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Ind w:w="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98"/>
        <w:gridCol w:w="3296"/>
        <w:gridCol w:w="3297"/>
      </w:tblGrid>
      <w:tr w:rsidR="00963D31" w:rsidRPr="00815AFA" w:rsidTr="00815AFA">
        <w:tc>
          <w:tcPr>
            <w:tcW w:w="3298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Abschlussarbeit 2022</w:t>
            </w:r>
          </w:p>
        </w:tc>
        <w:tc>
          <w:tcPr>
            <w:tcW w:w="3296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Mathematik</w:t>
            </w:r>
          </w:p>
        </w:tc>
        <w:tc>
          <w:tcPr>
            <w:tcW w:w="3297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Material für Prüflinge</w:t>
            </w:r>
          </w:p>
        </w:tc>
      </w:tr>
      <w:tr w:rsidR="00963D31" w:rsidRPr="00815AFA" w:rsidTr="00815AFA">
        <w:tc>
          <w:tcPr>
            <w:tcW w:w="3298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Realschule</w:t>
            </w:r>
          </w:p>
        </w:tc>
        <w:tc>
          <w:tcPr>
            <w:tcW w:w="3296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E916DD" w:rsidP="003D7024">
            <w:pPr>
              <w:jc w:val="center"/>
              <w:rPr>
                <w:b/>
                <w:szCs w:val="32"/>
              </w:rPr>
            </w:pPr>
            <w:r w:rsidRPr="00E916DD">
              <w:rPr>
                <w:b/>
                <w:szCs w:val="32"/>
              </w:rPr>
              <w:t xml:space="preserve">Hauptteil 2 </w:t>
            </w:r>
            <w:r>
              <w:rPr>
                <w:b/>
                <w:szCs w:val="32"/>
              </w:rPr>
              <w:br/>
            </w:r>
            <w:r w:rsidRPr="00E916DD">
              <w:rPr>
                <w:b/>
                <w:szCs w:val="32"/>
              </w:rPr>
              <w:t>und Wahlteil</w:t>
            </w:r>
          </w:p>
        </w:tc>
        <w:tc>
          <w:tcPr>
            <w:tcW w:w="3297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Haupttermin</w:t>
            </w:r>
          </w:p>
        </w:tc>
      </w:tr>
    </w:tbl>
    <w:p w:rsidR="00963D31" w:rsidRPr="00815AFA" w:rsidRDefault="00963D31" w:rsidP="00815AFA"/>
    <w:p w:rsidR="00963D31" w:rsidRDefault="00963D31" w:rsidP="00963D31">
      <w:pPr>
        <w:jc w:val="center"/>
        <w:rPr>
          <w:b/>
          <w:i/>
          <w:sz w:val="24"/>
          <w:szCs w:val="24"/>
        </w:rPr>
      </w:pPr>
    </w:p>
    <w:tbl>
      <w:tblPr>
        <w:tblStyle w:val="Tabellenraster1"/>
        <w:tblW w:w="9679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21"/>
        <w:gridCol w:w="3158"/>
      </w:tblGrid>
      <w:tr w:rsidR="00963D31" w:rsidTr="001E3091">
        <w:trPr>
          <w:trHeight w:val="695"/>
        </w:trPr>
        <w:tc>
          <w:tcPr>
            <w:tcW w:w="6521" w:type="dxa"/>
            <w:vAlign w:val="bottom"/>
            <w:hideMark/>
          </w:tcPr>
          <w:p w:rsidR="00963D31" w:rsidRPr="001E3091" w:rsidRDefault="00963D31" w:rsidP="001E3091">
            <w:pPr>
              <w:tabs>
                <w:tab w:val="right" w:pos="9921"/>
              </w:tabs>
              <w:outlineLvl w:val="0"/>
              <w:rPr>
                <w:b/>
                <w:szCs w:val="32"/>
              </w:rPr>
            </w:pPr>
            <w:r w:rsidRPr="001E3091">
              <w:rPr>
                <w:b/>
                <w:szCs w:val="32"/>
              </w:rPr>
              <w:t xml:space="preserve">Name:  </w:t>
            </w:r>
            <w:r w:rsidRPr="001E3091">
              <w:rPr>
                <w:szCs w:val="32"/>
              </w:rPr>
              <w:t>____________________________</w:t>
            </w:r>
          </w:p>
        </w:tc>
        <w:tc>
          <w:tcPr>
            <w:tcW w:w="3158" w:type="dxa"/>
            <w:vAlign w:val="bottom"/>
            <w:hideMark/>
          </w:tcPr>
          <w:p w:rsidR="00963D31" w:rsidRPr="001E3091" w:rsidRDefault="00963D31" w:rsidP="003D7024">
            <w:pPr>
              <w:tabs>
                <w:tab w:val="right" w:pos="9921"/>
              </w:tabs>
              <w:outlineLvl w:val="0"/>
              <w:rPr>
                <w:b/>
                <w:szCs w:val="32"/>
              </w:rPr>
            </w:pPr>
            <w:r w:rsidRPr="001E3091">
              <w:rPr>
                <w:b/>
                <w:szCs w:val="32"/>
              </w:rPr>
              <w:t xml:space="preserve">Klasse: </w:t>
            </w:r>
            <w:r w:rsidRPr="001E3091">
              <w:rPr>
                <w:szCs w:val="32"/>
              </w:rPr>
              <w:t>______</w:t>
            </w:r>
          </w:p>
        </w:tc>
      </w:tr>
    </w:tbl>
    <w:p w:rsidR="00963D31" w:rsidRDefault="00963D31" w:rsidP="00963D31">
      <w:pPr>
        <w:jc w:val="center"/>
        <w:rPr>
          <w:rFonts w:cs="Arial"/>
          <w:sz w:val="22"/>
          <w:szCs w:val="22"/>
        </w:rPr>
      </w:pPr>
      <w:r>
        <w:t xml:space="preserve"> </w:t>
      </w:r>
    </w:p>
    <w:p w:rsidR="00963D31" w:rsidRDefault="00963D31" w:rsidP="00963D31"/>
    <w:p w:rsidR="00E916DD" w:rsidRDefault="00E916DD" w:rsidP="00E916DD">
      <w:pPr>
        <w:pStyle w:val="berschrift4"/>
      </w:pPr>
      <w:r w:rsidRPr="00E916DD">
        <w:t>Es wurden die folgenden zwei Aufgaben des Wahlteils gewählt:</w:t>
      </w:r>
    </w:p>
    <w:tbl>
      <w:tblPr>
        <w:tblpPr w:leftFromText="141" w:rightFromText="141" w:bottomFromText="120" w:vertAnchor="text" w:horzAnchor="margin" w:tblpXSpec="center" w:tblpY="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68"/>
        <w:gridCol w:w="2178"/>
      </w:tblGrid>
      <w:tr w:rsidR="00E916DD" w:rsidTr="00E916DD">
        <w:trPr>
          <w:trHeight w:val="1016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BE75A8">
            <w:pPr>
              <w:rPr>
                <w:sz w:val="4"/>
                <w:szCs w:val="4"/>
              </w:rPr>
            </w:pPr>
          </w:p>
          <w:p w:rsidR="00E916DD" w:rsidRDefault="00E916DD" w:rsidP="00BE75A8">
            <w:r w:rsidRPr="00E916DD">
              <w:t>Wahlaufgabe W1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BE75A8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  <w:tr w:rsidR="00E916DD" w:rsidTr="00E916DD">
        <w:trPr>
          <w:trHeight w:val="948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r w:rsidRPr="00E916DD">
              <w:t>Wahlaufgabe W</w:t>
            </w:r>
            <w:r>
              <w:t>2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  <w:tr w:rsidR="00E916DD" w:rsidTr="00E916DD">
        <w:trPr>
          <w:trHeight w:val="948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r w:rsidRPr="00E916DD">
              <w:t>Wahlaufgabe W</w:t>
            </w:r>
            <w:r>
              <w:t>3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  <w:tr w:rsidR="00E916DD" w:rsidTr="00E916DD">
        <w:trPr>
          <w:trHeight w:val="1158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r w:rsidRPr="00E916DD">
              <w:t>Wahlaufgabe W</w:t>
            </w:r>
            <w:r>
              <w:t>4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963D31" w:rsidRDefault="00963D31" w:rsidP="00963D31"/>
    <w:p w:rsidR="00963D31" w:rsidRDefault="00963D31" w:rsidP="00963D31"/>
    <w:p w:rsidR="00E916DD" w:rsidRDefault="00E916DD" w:rsidP="00963D31"/>
    <w:p w:rsidR="00E916DD" w:rsidRDefault="00E916DD" w:rsidP="00963D31"/>
    <w:p w:rsidR="00E916DD" w:rsidRDefault="00E916DD" w:rsidP="00963D31"/>
    <w:p w:rsidR="00963D31" w:rsidRDefault="00963D31" w:rsidP="00963D31"/>
    <w:p w:rsidR="00E916DD" w:rsidRDefault="00E916DD" w:rsidP="00963D31"/>
    <w:p w:rsidR="00E916DD" w:rsidRDefault="00E916DD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E916DD" w:rsidRDefault="00E916DD" w:rsidP="00963D31">
      <w:pPr>
        <w:rPr>
          <w:b/>
        </w:rPr>
      </w:pPr>
      <w:r w:rsidRPr="00E916DD">
        <w:rPr>
          <w:b/>
        </w:rPr>
        <w:lastRenderedPageBreak/>
        <w:t>Wichtige Hinweise:</w:t>
      </w:r>
    </w:p>
    <w:p w:rsidR="00E916DD" w:rsidRDefault="00E916DD" w:rsidP="00963D31">
      <w:r w:rsidRPr="00E916DD">
        <w:t>Runde Endergebnisse auf 2 Nachkommastellen, sofern nichts anderes angegeben ist. Schreibe deine Lösungswege ausführlich auf.</w:t>
      </w:r>
    </w:p>
    <w:p w:rsidR="00E916DD" w:rsidRDefault="00E916DD" w:rsidP="00E916DD"/>
    <w:p w:rsidR="00E916DD" w:rsidRPr="009076C0" w:rsidRDefault="00E916DD" w:rsidP="00E916DD">
      <w:pPr>
        <w:pStyle w:val="berschrift4"/>
        <w:rPr>
          <w:color w:val="00B050"/>
        </w:rPr>
      </w:pPr>
      <w:r w:rsidRPr="009076C0">
        <w:rPr>
          <w:color w:val="00B050"/>
        </w:rPr>
        <w:t>Hinweis:</w:t>
      </w:r>
    </w:p>
    <w:p w:rsidR="00E916DD" w:rsidRPr="009076C0" w:rsidRDefault="00E916DD" w:rsidP="00E916DD">
      <w:pPr>
        <w:rPr>
          <w:color w:val="00B050"/>
          <w:szCs w:val="32"/>
        </w:rPr>
      </w:pPr>
      <w:r w:rsidRPr="009076C0">
        <w:rPr>
          <w:color w:val="00B050"/>
          <w:szCs w:val="32"/>
        </w:rPr>
        <w:t>Die Quelle aller Grafiken/Bilder in dieser Abschlussarbeit ist:</w:t>
      </w:r>
      <w:r w:rsidRPr="009076C0">
        <w:rPr>
          <w:color w:val="00B050"/>
          <w:szCs w:val="32"/>
        </w:rPr>
        <w:br/>
        <w:t>MK Niedersachsen</w:t>
      </w:r>
    </w:p>
    <w:p w:rsidR="00E916DD" w:rsidRDefault="00E916DD" w:rsidP="00E916DD">
      <w:pPr>
        <w:rPr>
          <w:szCs w:val="32"/>
        </w:rPr>
      </w:pPr>
    </w:p>
    <w:p w:rsidR="00E916DD" w:rsidRPr="00093FBB" w:rsidRDefault="00E916DD" w:rsidP="00E916DD">
      <w:pPr>
        <w:rPr>
          <w:i/>
        </w:rPr>
      </w:pPr>
      <w:r w:rsidRPr="00093FBB">
        <w:rPr>
          <w:i/>
          <w:color w:val="FF0000"/>
        </w:rPr>
        <w:t>Alle Grafiken die für die Aufgaben relevant sind, wurden noch einmal als separate Datei mit beigefügt.</w:t>
      </w:r>
    </w:p>
    <w:p w:rsidR="00E916DD" w:rsidRDefault="00E916DD" w:rsidP="00E916DD"/>
    <w:p w:rsidR="00E916DD" w:rsidRDefault="00E916DD">
      <w:pPr>
        <w:spacing w:after="0" w:line="240" w:lineRule="auto"/>
      </w:pPr>
      <w:r>
        <w:br w:type="page"/>
      </w:r>
    </w:p>
    <w:p w:rsidR="0021286B" w:rsidRPr="0021286B" w:rsidRDefault="0021286B" w:rsidP="0021286B">
      <w:pPr>
        <w:pStyle w:val="berschrift3"/>
      </w:pPr>
      <w:r w:rsidRPr="0021286B">
        <w:lastRenderedPageBreak/>
        <w:t>Hauptteil 2</w:t>
      </w:r>
    </w:p>
    <w:p w:rsidR="0021286B" w:rsidRPr="006F374D" w:rsidRDefault="0021286B" w:rsidP="0021286B">
      <w:pPr>
        <w:pStyle w:val="berschrift4"/>
      </w:pPr>
      <w:bookmarkStart w:id="0" w:name="_Hlk22206277"/>
      <w:r w:rsidRPr="006F374D">
        <w:t>Aufgabe 1</w:t>
      </w:r>
    </w:p>
    <w:bookmarkEnd w:id="0"/>
    <w:p w:rsidR="0021286B" w:rsidRDefault="0021286B" w:rsidP="0021286B">
      <w:r w:rsidRPr="00B65545">
        <w:t>Im Juli 2020 wurde die Mehrwertsteuer von 19 % auf 16 % gesenkt.</w:t>
      </w:r>
      <w:r>
        <w:t xml:space="preserve"> </w:t>
      </w:r>
      <w:r w:rsidRPr="00B65545">
        <w:t>Ein Aut</w:t>
      </w:r>
      <w:r>
        <w:t xml:space="preserve">o kostet ohne Mehrwertsteuer 14 </w:t>
      </w:r>
      <w:r w:rsidRPr="00B65545">
        <w:t>560 €</w:t>
      </w:r>
      <w:r>
        <w:t>.</w:t>
      </w:r>
    </w:p>
    <w:p w:rsidR="0021286B" w:rsidRDefault="0021286B" w:rsidP="0021286B">
      <w:pPr>
        <w:pStyle w:val="Liste"/>
      </w:pPr>
      <w:r>
        <w:t>a)</w:t>
      </w:r>
      <w:r>
        <w:tab/>
        <w:t xml:space="preserve">Berechne </w:t>
      </w:r>
      <w:r w:rsidRPr="00B65545">
        <w:t xml:space="preserve">den </w:t>
      </w:r>
      <w:r>
        <w:t>Gesamtpreis für das Auto inklusive 16 % Mehrwertsteuer.</w:t>
      </w:r>
    </w:p>
    <w:p w:rsidR="0021286B" w:rsidRDefault="0021286B" w:rsidP="00963D31"/>
    <w:p w:rsidR="0021286B" w:rsidRDefault="0021286B" w:rsidP="00963D31">
      <w:r w:rsidRPr="00B65545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225669D" wp14:editId="5FDE516D">
                <wp:simplePos x="0" y="0"/>
                <wp:positionH relativeFrom="margin">
                  <wp:posOffset>-3810</wp:posOffset>
                </wp:positionH>
                <wp:positionV relativeFrom="paragraph">
                  <wp:posOffset>44450</wp:posOffset>
                </wp:positionV>
                <wp:extent cx="5349240" cy="2636520"/>
                <wp:effectExtent l="0" t="0" r="22860" b="11430"/>
                <wp:wrapSquare wrapText="bothSides"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9240" cy="2636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Pr="00E4066B" w:rsidRDefault="003D7024" w:rsidP="0021286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E4066B">
                              <w:t xml:space="preserve">Preis inklusive 19 % Mehrwertsteuer: </w:t>
                            </w:r>
                            <w:r w:rsidRPr="00E4066B">
                              <w:rPr>
                                <w:b/>
                                <w:bCs/>
                              </w:rPr>
                              <w:t>8</w:t>
                            </w:r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  <w:r w:rsidRPr="00E4066B">
                              <w:rPr>
                                <w:b/>
                                <w:bCs/>
                              </w:rPr>
                              <w:t>900 €</w:t>
                            </w:r>
                          </w:p>
                          <w:p w:rsidR="003D7024" w:rsidRPr="005B3A27" w:rsidRDefault="003D7024" w:rsidP="0021286B">
                            <w:pPr>
                              <w:jc w:val="center"/>
                              <w:rPr>
                                <w:i/>
                                <w:iCs/>
                              </w:rPr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A26DF6B" wp14:editId="70560600">
                                  <wp:extent cx="2423160" cy="1531299"/>
                                  <wp:effectExtent l="0" t="0" r="0" b="0"/>
                                  <wp:docPr id="6" name="Grafik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6485" cy="15649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D7024" w:rsidRPr="00E4066B" w:rsidRDefault="003D7024" w:rsidP="0021286B">
                            <w:pPr>
                              <w:jc w:val="center"/>
                            </w:pPr>
                            <w:r w:rsidRPr="00E4066B">
                              <w:t xml:space="preserve">neuer Preis inklusive 16 % Mehrwertsteuer: </w:t>
                            </w:r>
                            <w:r w:rsidRPr="00E4066B">
                              <w:rPr>
                                <w:b/>
                                <w:bCs/>
                              </w:rPr>
                              <w:t>? €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25669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.3pt;margin-top:3.5pt;width:421.2pt;height:207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FqWJAIAAEUEAAAOAAAAZHJzL2Uyb0RvYy54bWysU9uO2yAQfa/Uf0C8N068Sbqx4qy22aaq&#10;tL1Iu/0AAjhGBYYCiZ1+/Q44m0bb9qWqHxB4hsOZc2aWN73R5CB9UGBrOhmNKZGWg1B2V9Nvj5s3&#10;15SEyKxgGqys6VEGerN6/WrZuUqW0IIW0hMEsaHqXE3bGF1VFIG30rAwAictBhvwhkU8+l0hPOsQ&#10;3eiiHI/nRQdeOA9choB/74YgXWX8ppE8fmmaICPRNUVuMa8+r9u0Fqslq3aeuVbxEw32DywMUxYf&#10;PUPdscjI3qvfoIziHgI0ccTBFNA0istcA1YzGb+o5qFlTuZaUJzgzjKF/wfLPx++eqJETaeUWGbQ&#10;okfZx0ZqQcqkTudChUkPDtNi/w56dDlXGtw98O+BWFi3zO7krffQtZIJZDdJN4uLqwNOSCDb7hMI&#10;fIbtI2SgvvEmSYdiEERHl45nZ5AK4fhzdjVdlFMMcYyV86v5rMzeFax6vu58iB8kGJI2NfVofYZn&#10;h/sQEx1WPaek1wJoJTZK63zwu+1ae3Jg2Cab/OUKXqRpS7qaLmblbFDgrxDj/P0JwqiI/a6Vqen1&#10;OYlVSbf3VuRujEzpYY+UtT0JmbQbVIz9tj8ZswVxREk9DH2Nc4ibFvxPSjrs6ZqGH3vmJSX6o0Vb&#10;FpNp0jDmw3T2FjUk/jKyvYwwyxGqppGSYbuOeXCSYBZu0b5GZWGTzwOTE1fs1az3aa7SMFyec9av&#10;6V89AQAA//8DAFBLAwQUAAYACAAAACEAnetENt0AAAAHAQAADwAAAGRycy9kb3ducmV2LnhtbEyP&#10;wU7DMBBE70j8g7VIXFDrNERpCNlUCAkEt1IQXN3YTSLidbDdNPw9ywmOoxnNvKk2sx3EZHzoHSGs&#10;lgkIQ43TPbUIb68PiwJEiIq0GhwZhG8TYFOfn1Wq1O5EL2baxVZwCYVSIXQxjqWUoemMVWHpRkPs&#10;HZy3KrL0rdRenbjcDjJNklxa1RMvdGo0951pPndHi1BkT9NHeL7evjf5YbiJV+vp8csjXl7Md7cg&#10;opnjXxh+8RkdambauyPpIAaERc5BhDUfYrfIVnxkj5ClaQqyruR//voHAAD//wMAUEsBAi0AFAAG&#10;AAgAAAAhALaDOJL+AAAA4QEAABMAAAAAAAAAAAAAAAAAAAAAAFtDb250ZW50X1R5cGVzXS54bWxQ&#10;SwECLQAUAAYACAAAACEAOP0h/9YAAACUAQAACwAAAAAAAAAAAAAAAAAvAQAAX3JlbHMvLnJlbHNQ&#10;SwECLQAUAAYACAAAACEACcxaliQCAABFBAAADgAAAAAAAAAAAAAAAAAuAgAAZHJzL2Uyb0RvYy54&#10;bWxQSwECLQAUAAYACAAAACEAnetENt0AAAAHAQAADwAAAAAAAAAAAAAAAAB+BAAAZHJzL2Rvd25y&#10;ZXYueG1sUEsFBgAAAAAEAAQA8wAAAIgFAAAAAA==&#10;">
                <v:textbox>
                  <w:txbxContent>
                    <w:p w:rsidR="003D7024" w:rsidRPr="00E4066B" w:rsidRDefault="003D7024" w:rsidP="0021286B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E4066B">
                        <w:t xml:space="preserve">Preis inklusive 19 % Mehrwertsteuer: </w:t>
                      </w:r>
                      <w:r w:rsidRPr="00E4066B">
                        <w:rPr>
                          <w:b/>
                          <w:bCs/>
                        </w:rPr>
                        <w:t>8</w:t>
                      </w:r>
                      <w:r>
                        <w:rPr>
                          <w:b/>
                          <w:bCs/>
                        </w:rPr>
                        <w:t>.</w:t>
                      </w:r>
                      <w:r w:rsidRPr="00E4066B">
                        <w:rPr>
                          <w:b/>
                          <w:bCs/>
                        </w:rPr>
                        <w:t>900 €</w:t>
                      </w:r>
                    </w:p>
                    <w:p w:rsidR="003D7024" w:rsidRPr="005B3A27" w:rsidRDefault="003D7024" w:rsidP="0021286B">
                      <w:pPr>
                        <w:jc w:val="center"/>
                        <w:rPr>
                          <w:i/>
                          <w:iCs/>
                        </w:rPr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A26DF6B" wp14:editId="70560600">
                            <wp:extent cx="2423160" cy="1531299"/>
                            <wp:effectExtent l="0" t="0" r="0" b="0"/>
                            <wp:docPr id="6" name="Grafik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6485" cy="15649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D7024" w:rsidRPr="00E4066B" w:rsidRDefault="003D7024" w:rsidP="0021286B">
                      <w:pPr>
                        <w:jc w:val="center"/>
                      </w:pPr>
                      <w:r w:rsidRPr="00E4066B">
                        <w:t xml:space="preserve">neuer Preis inklusive 16 % Mehrwertsteuer: </w:t>
                      </w:r>
                      <w:r w:rsidRPr="00E4066B">
                        <w:rPr>
                          <w:b/>
                          <w:bCs/>
                        </w:rPr>
                        <w:t>? €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21286B" w:rsidRDefault="0021286B" w:rsidP="00963D31"/>
    <w:p w:rsidR="0021286B" w:rsidRDefault="0021286B" w:rsidP="00963D31"/>
    <w:p w:rsidR="0021286B" w:rsidRDefault="0021286B" w:rsidP="00963D31"/>
    <w:p w:rsidR="0021286B" w:rsidRDefault="0021286B" w:rsidP="00963D31"/>
    <w:p w:rsidR="0021286B" w:rsidRDefault="0021286B" w:rsidP="00963D31"/>
    <w:p w:rsidR="0021286B" w:rsidRDefault="0021286B" w:rsidP="00963D31"/>
    <w:p w:rsidR="00B76614" w:rsidRDefault="00B76614" w:rsidP="00963D31"/>
    <w:p w:rsidR="0021286B" w:rsidRDefault="0021286B" w:rsidP="0021286B">
      <w:r>
        <w:t xml:space="preserve">Herr Aslan berechnet den Preis eines Motorrades nach der Steuersenkung: </w:t>
      </w:r>
      <w:r w:rsidR="00B76614">
        <w:br/>
      </w:r>
      <w:r>
        <w:t>„Ich ziehe 3 % von 8</w:t>
      </w:r>
      <w:r w:rsidR="00B76614">
        <w:t>.</w:t>
      </w:r>
      <w:r>
        <w:t xml:space="preserve">900 € ab, denn 19 % </w:t>
      </w:r>
      <w:r w:rsidR="00B76614">
        <w:t>-</w:t>
      </w:r>
      <w:r>
        <w:t xml:space="preserve"> 16 % = 3 %. </w:t>
      </w:r>
      <w:r w:rsidR="00B76614">
        <w:br/>
      </w:r>
      <w:r>
        <w:t>Das Motorrad kostet also 8</w:t>
      </w:r>
      <w:r w:rsidR="00B76614">
        <w:t>.</w:t>
      </w:r>
      <w:r>
        <w:t>633 €.“</w:t>
      </w:r>
    </w:p>
    <w:p w:rsidR="0021286B" w:rsidRDefault="0021286B" w:rsidP="00B76614">
      <w:pPr>
        <w:pStyle w:val="Liste"/>
      </w:pPr>
      <w:r>
        <w:t>b)</w:t>
      </w:r>
      <w:r>
        <w:tab/>
        <w:t>Zeige mithilfe einer Rechnung, dass Herr Aslan nicht recht hat.</w:t>
      </w:r>
    </w:p>
    <w:p w:rsidR="00B76614" w:rsidRDefault="00B76614">
      <w:pPr>
        <w:spacing w:after="0" w:line="240" w:lineRule="auto"/>
      </w:pPr>
      <w:r>
        <w:br w:type="page"/>
      </w:r>
    </w:p>
    <w:p w:rsidR="0039004F" w:rsidRDefault="0039004F" w:rsidP="0039004F">
      <w:r>
        <w:lastRenderedPageBreak/>
        <w:t>In einer Umfrage wurde ermittelt, wie sich das Kaufverhalten durch die Steuersenkung verändert hat.</w:t>
      </w:r>
    </w:p>
    <w:p w:rsidR="0039004F" w:rsidRDefault="0039004F" w:rsidP="0039004F">
      <w:r>
        <w:t>Das Ergebnis dieser Umfrage wurde in einem Säulendiagramm dargestellt.</w:t>
      </w:r>
    </w:p>
    <w:p w:rsidR="0039004F" w:rsidRDefault="0039004F" w:rsidP="0039004F">
      <w:r>
        <w:t>Olga behauptet: „Es haben viermal so viele Personen ‚mehr gekauft‘ als ‚weniger gekauft‘.“</w:t>
      </w:r>
    </w:p>
    <w:p w:rsidR="0021286B" w:rsidRDefault="0039004F" w:rsidP="0039004F">
      <w:pPr>
        <w:pStyle w:val="Liste"/>
      </w:pPr>
      <w:r>
        <w:t>c)</w:t>
      </w:r>
      <w:r>
        <w:tab/>
        <w:t>Hat Olga die Informationen aus dem Säulendiagramm richtig interpretiert? Begründe deine Aussage.</w:t>
      </w:r>
    </w:p>
    <w:p w:rsidR="0039004F" w:rsidRDefault="0039004F" w:rsidP="0039004F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3B778D9F" wp14:editId="7480E579">
            <wp:simplePos x="0" y="0"/>
            <wp:positionH relativeFrom="column">
              <wp:posOffset>1291590</wp:posOffset>
            </wp:positionH>
            <wp:positionV relativeFrom="paragraph">
              <wp:posOffset>177165</wp:posOffset>
            </wp:positionV>
            <wp:extent cx="2491740" cy="3620770"/>
            <wp:effectExtent l="0" t="0" r="3810" b="0"/>
            <wp:wrapNone/>
            <wp:docPr id="8" name="Grafik 8" descr="E:\00 Grafiken für Ariane\Prozent Säulem 02 06 Höhe 98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00 Grafiken für Ariane\Prozent Säulem 02 06 Höhe 98 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1" b="4541"/>
                    <a:stretch/>
                  </pic:blipFill>
                  <pic:spPr bwMode="auto">
                    <a:xfrm>
                      <a:off x="0" y="0"/>
                      <a:ext cx="2491740" cy="362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004F" w:rsidRDefault="0039004F" w:rsidP="0039004F">
      <w:pPr>
        <w:pStyle w:val="Liste"/>
      </w:pPr>
    </w:p>
    <w:p w:rsidR="0039004F" w:rsidRDefault="0039004F" w:rsidP="0039004F">
      <w:pPr>
        <w:pStyle w:val="Liste"/>
      </w:pPr>
    </w:p>
    <w:p w:rsidR="0039004F" w:rsidRDefault="0039004F" w:rsidP="0039004F">
      <w:pPr>
        <w:pStyle w:val="Liste"/>
      </w:pPr>
    </w:p>
    <w:p w:rsidR="0039004F" w:rsidRDefault="0039004F" w:rsidP="0039004F">
      <w:pPr>
        <w:pStyle w:val="Liste"/>
      </w:pPr>
    </w:p>
    <w:tbl>
      <w:tblPr>
        <w:tblStyle w:val="Tabellenraster"/>
        <w:tblpPr w:vertAnchor="text" w:horzAnchor="margin" w:tblpXSpec="right" w:tblpY="3149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</w:tblGrid>
      <w:tr w:rsidR="0039004F" w:rsidTr="00030AED">
        <w:trPr>
          <w:trHeight w:val="502"/>
        </w:trPr>
        <w:tc>
          <w:tcPr>
            <w:tcW w:w="3169" w:type="dxa"/>
          </w:tcPr>
          <w:p w:rsidR="0039004F" w:rsidRPr="0039004F" w:rsidRDefault="0039004F" w:rsidP="0039004F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bookmarkStart w:id="1" w:name="_Hlk22206909"/>
          </w:p>
        </w:tc>
        <w:tc>
          <w:tcPr>
            <w:tcW w:w="750" w:type="dxa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1a</w:t>
            </w:r>
          </w:p>
        </w:tc>
        <w:tc>
          <w:tcPr>
            <w:tcW w:w="750" w:type="dxa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1b</w:t>
            </w:r>
          </w:p>
        </w:tc>
        <w:tc>
          <w:tcPr>
            <w:tcW w:w="732" w:type="dxa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1c</w:t>
            </w:r>
          </w:p>
        </w:tc>
      </w:tr>
      <w:tr w:rsidR="0039004F" w:rsidTr="00030AED">
        <w:trPr>
          <w:trHeight w:val="567"/>
        </w:trPr>
        <w:tc>
          <w:tcPr>
            <w:tcW w:w="3169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39004F" w:rsidTr="00030AED">
        <w:trPr>
          <w:trHeight w:val="567"/>
        </w:trPr>
        <w:tc>
          <w:tcPr>
            <w:tcW w:w="3169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2</w:t>
            </w:r>
          </w:p>
        </w:tc>
        <w:tc>
          <w:tcPr>
            <w:tcW w:w="750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3</w:t>
            </w:r>
          </w:p>
        </w:tc>
        <w:tc>
          <w:tcPr>
            <w:tcW w:w="732" w:type="dxa"/>
            <w:vAlign w:val="center"/>
          </w:tcPr>
          <w:p w:rsidR="0039004F" w:rsidRPr="0039004F" w:rsidRDefault="0039004F" w:rsidP="0039004F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9004F">
              <w:rPr>
                <w:sz w:val="32"/>
                <w:szCs w:val="32"/>
              </w:rPr>
              <w:t>2</w:t>
            </w:r>
          </w:p>
        </w:tc>
      </w:tr>
      <w:bookmarkEnd w:id="1"/>
    </w:tbl>
    <w:p w:rsidR="0039004F" w:rsidRDefault="0039004F" w:rsidP="0039004F">
      <w:pPr>
        <w:pStyle w:val="Liste"/>
      </w:pPr>
    </w:p>
    <w:p w:rsidR="0039004F" w:rsidRDefault="0039004F">
      <w:pPr>
        <w:spacing w:after="0" w:line="240" w:lineRule="auto"/>
      </w:pPr>
    </w:p>
    <w:p w:rsidR="0039004F" w:rsidRDefault="0039004F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215E98" w:rsidRPr="00215E98" w:rsidRDefault="00215E98" w:rsidP="00215E98">
      <w:pPr>
        <w:pStyle w:val="berschrift4"/>
      </w:pPr>
      <w:r w:rsidRPr="00215E98">
        <w:lastRenderedPageBreak/>
        <w:t>Aufgabe 2</w:t>
      </w:r>
    </w:p>
    <w:p w:rsidR="0039004F" w:rsidRDefault="00215E98" w:rsidP="00215E98">
      <w:r w:rsidRPr="00215E98">
        <w:t>Für ein Zufallsexperiment stehen vier Urnen zur Verfügung.</w:t>
      </w:r>
    </w:p>
    <w:p w:rsidR="0039004F" w:rsidRDefault="0039004F" w:rsidP="0039004F">
      <w:pPr>
        <w:pStyle w:val="Liste"/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2409"/>
        <w:gridCol w:w="2410"/>
        <w:gridCol w:w="2410"/>
        <w:gridCol w:w="2410"/>
      </w:tblGrid>
      <w:tr w:rsidR="00215E98" w:rsidTr="003D7024">
        <w:trPr>
          <w:trHeight w:val="397"/>
        </w:trPr>
        <w:tc>
          <w:tcPr>
            <w:tcW w:w="2409" w:type="dxa"/>
            <w:shd w:val="clear" w:color="auto" w:fill="auto"/>
            <w:vAlign w:val="center"/>
          </w:tcPr>
          <w:p w:rsidR="00215E98" w:rsidRPr="00885874" w:rsidRDefault="00215E98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1. Urne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t>2. Urne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t>3. Urne</w:t>
            </w:r>
          </w:p>
        </w:tc>
        <w:tc>
          <w:tcPr>
            <w:tcW w:w="2410" w:type="dxa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t>4. Urne</w:t>
            </w:r>
          </w:p>
        </w:tc>
      </w:tr>
      <w:tr w:rsidR="00215E98" w:rsidTr="003D7024">
        <w:trPr>
          <w:trHeight w:val="397"/>
        </w:trPr>
        <w:tc>
          <w:tcPr>
            <w:tcW w:w="2409" w:type="dxa"/>
            <w:shd w:val="clear" w:color="auto" w:fill="auto"/>
            <w:vAlign w:val="center"/>
          </w:tcPr>
          <w:p w:rsidR="00215E98" w:rsidRPr="00885874" w:rsidRDefault="00215E98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32F044A" wp14:editId="2DC448A0">
                  <wp:extent cx="1352744" cy="1096645"/>
                  <wp:effectExtent l="0" t="0" r="0" b="825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5" r="76850" b="68979"/>
                          <a:stretch/>
                        </pic:blipFill>
                        <pic:spPr bwMode="auto">
                          <a:xfrm>
                            <a:off x="0" y="0"/>
                            <a:ext cx="1354142" cy="1097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E22EF60" wp14:editId="7D461A20">
                  <wp:extent cx="1376127" cy="1097188"/>
                  <wp:effectExtent l="0" t="0" r="0" b="8255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47" r="54997" b="68979"/>
                          <a:stretch/>
                        </pic:blipFill>
                        <pic:spPr bwMode="auto">
                          <a:xfrm>
                            <a:off x="0" y="0"/>
                            <a:ext cx="1376867" cy="1097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05653F2E" wp14:editId="18357D70">
                  <wp:extent cx="1339912" cy="1097174"/>
                  <wp:effectExtent l="0" t="0" r="0" b="8255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001" r="33718" b="68979"/>
                          <a:stretch/>
                        </pic:blipFill>
                        <pic:spPr bwMode="auto">
                          <a:xfrm>
                            <a:off x="0" y="0"/>
                            <a:ext cx="1340650" cy="1097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719EE3A" wp14:editId="18D51E49">
                  <wp:extent cx="1367073" cy="1096879"/>
                  <wp:effectExtent l="0" t="0" r="5080" b="825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92" r="12290" b="68979"/>
                          <a:stretch/>
                        </pic:blipFill>
                        <pic:spPr bwMode="auto">
                          <a:xfrm>
                            <a:off x="0" y="0"/>
                            <a:ext cx="1368193" cy="1097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5E98" w:rsidTr="00215E98">
        <w:trPr>
          <w:trHeight w:val="715"/>
        </w:trPr>
        <w:tc>
          <w:tcPr>
            <w:tcW w:w="2409" w:type="dxa"/>
            <w:shd w:val="clear" w:color="auto" w:fill="auto"/>
            <w:vAlign w:val="center"/>
          </w:tcPr>
          <w:p w:rsidR="00215E98" w:rsidRDefault="00215E98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_</w:t>
            </w:r>
            <w:r w:rsidRPr="00215E98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215E98" w:rsidRDefault="00215E98" w:rsidP="003D7024">
            <w:pPr>
              <w:spacing w:after="0" w:line="240" w:lineRule="auto"/>
              <w:jc w:val="center"/>
            </w:pPr>
            <w:r>
              <w:t>_</w:t>
            </w:r>
            <w:r w:rsidRPr="00215E98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215E98" w:rsidRDefault="00215E98" w:rsidP="003D7024">
            <w:pPr>
              <w:spacing w:after="0" w:line="240" w:lineRule="auto"/>
              <w:jc w:val="center"/>
            </w:pPr>
            <w:r>
              <w:t>_</w:t>
            </w:r>
            <w:r w:rsidRPr="00215E98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2410" w:type="dxa"/>
            <w:vAlign w:val="center"/>
          </w:tcPr>
          <w:p w:rsidR="00215E98" w:rsidRPr="00885874" w:rsidRDefault="00215E98" w:rsidP="003D7024">
            <w:pPr>
              <w:spacing w:after="0" w:line="240" w:lineRule="auto"/>
              <w:jc w:val="center"/>
            </w:pPr>
            <w:r>
              <w:t>_</w:t>
            </w:r>
            <w:r w:rsidRPr="00215E98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215E98" w:rsidRDefault="00215E98" w:rsidP="0039004F">
      <w:pPr>
        <w:pStyle w:val="Liste"/>
      </w:pPr>
    </w:p>
    <w:p w:rsidR="00215E98" w:rsidRDefault="00215E98" w:rsidP="00215E98">
      <w:r>
        <w:t>Aus den Urnen wird jeweils eine Kugel gezogen.</w:t>
      </w:r>
    </w:p>
    <w:p w:rsidR="00215E98" w:rsidRDefault="00215E98" w:rsidP="00215E98">
      <w:pPr>
        <w:pStyle w:val="Liste"/>
      </w:pPr>
      <w:r>
        <w:t>a)</w:t>
      </w:r>
      <w:r>
        <w:tab/>
        <w:t xml:space="preserve">Kreuze alle Urnen an, für die gilt: P(weiß)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m:rPr>
                <m:nor/>
              </m:rPr>
              <w:rPr>
                <w:sz w:val="36"/>
                <w:szCs w:val="36"/>
              </w:rPr>
              <m:t>1</m:t>
            </m:r>
          </m:num>
          <m:den>
            <m:r>
              <m:rPr>
                <m:nor/>
              </m:rPr>
              <w:rPr>
                <w:sz w:val="36"/>
                <w:szCs w:val="36"/>
              </w:rPr>
              <m:t>4</m:t>
            </m:r>
          </m:den>
        </m:f>
      </m:oMath>
      <w:r>
        <w:t>.</w:t>
      </w:r>
    </w:p>
    <w:p w:rsidR="00215E98" w:rsidRDefault="00215E98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9076C0" w:rsidRDefault="009076C0" w:rsidP="009076C0">
      <w:r>
        <w:lastRenderedPageBreak/>
        <w:t>Lisa zieht aus der zweiten Urne nacheinander zwei Kugeln. Die erste gezogene Kugel legt sie nicht wieder zurück.</w:t>
      </w:r>
    </w:p>
    <w:p w:rsidR="00215E98" w:rsidRDefault="009076C0" w:rsidP="009076C0">
      <w:pPr>
        <w:pStyle w:val="Liste"/>
      </w:pPr>
      <w:r>
        <w:t>b)</w:t>
      </w:r>
      <w:r>
        <w:tab/>
        <w:t>Ergänze die fehlenden Wahrscheinlichkeiten im Baumdiagramm.</w:t>
      </w:r>
    </w:p>
    <w:p w:rsidR="00215E98" w:rsidRDefault="00215E98" w:rsidP="0039004F">
      <w:pPr>
        <w:pStyle w:val="Liste"/>
      </w:pPr>
    </w:p>
    <w:p w:rsidR="00215E98" w:rsidRDefault="009076C0" w:rsidP="0039004F">
      <w:pPr>
        <w:pStyle w:val="Liste"/>
      </w:pPr>
      <w:r>
        <w:rPr>
          <w:noProof/>
        </w:rPr>
        <w:drawing>
          <wp:inline distT="0" distB="0" distL="0" distR="0" wp14:anchorId="6AD35DE1" wp14:editId="49C56AB0">
            <wp:extent cx="6299835" cy="2298622"/>
            <wp:effectExtent l="0" t="0" r="5715" b="698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6" t="3764" r="5586" b="27296"/>
                    <a:stretch/>
                  </pic:blipFill>
                  <pic:spPr bwMode="auto">
                    <a:xfrm>
                      <a:off x="0" y="0"/>
                      <a:ext cx="6299835" cy="2298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76C0" w:rsidRDefault="009076C0" w:rsidP="0039004F">
      <w:pPr>
        <w:pStyle w:val="Liste"/>
      </w:pPr>
    </w:p>
    <w:p w:rsidR="009076C0" w:rsidRDefault="009076C0" w:rsidP="0039004F">
      <w:pPr>
        <w:pStyle w:val="Liste"/>
      </w:pPr>
      <w:r>
        <w:t>c)</w:t>
      </w:r>
      <w:r>
        <w:tab/>
      </w:r>
      <w:r w:rsidRPr="009076C0">
        <w:t>Berechne die Wahrscheinlichkeit dafür, dass Lisa eine schwarze und eine weiße Kugel in beliebiger Reihenfolge zieht.</w:t>
      </w:r>
    </w:p>
    <w:p w:rsidR="009076C0" w:rsidRDefault="009076C0" w:rsidP="0039004F">
      <w:pPr>
        <w:pStyle w:val="Liste"/>
      </w:pPr>
    </w:p>
    <w:p w:rsidR="00F44CA2" w:rsidRDefault="00F44CA2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44CA2" w:rsidRDefault="00F44CA2" w:rsidP="00F44CA2">
      <w:pPr>
        <w:pStyle w:val="berschrift4"/>
      </w:pPr>
      <w:r>
        <w:lastRenderedPageBreak/>
        <w:t>Aufgabe 3</w:t>
      </w:r>
    </w:p>
    <w:p w:rsidR="00215E98" w:rsidRDefault="00F44CA2" w:rsidP="00F44CA2">
      <w:r>
        <w:t>Die Abbildung zeigt den Graphen der linearen Funktion y</w:t>
      </w:r>
      <w:r w:rsidRPr="00F44CA2">
        <w:rPr>
          <w:sz w:val="36"/>
          <w:szCs w:val="36"/>
          <w:vertAlign w:val="subscript"/>
        </w:rPr>
        <w:t>1</w:t>
      </w:r>
      <w:r>
        <w:t>.</w:t>
      </w:r>
    </w:p>
    <w:p w:rsidR="00F44CA2" w:rsidRDefault="00F44CA2" w:rsidP="0039004F">
      <w:pPr>
        <w:pStyle w:val="Liste"/>
      </w:pPr>
    </w:p>
    <w:p w:rsidR="00F44CA2" w:rsidRDefault="00F44CA2" w:rsidP="0039004F">
      <w:pPr>
        <w:pStyle w:val="Liste"/>
      </w:pPr>
      <w:r>
        <w:rPr>
          <w:noProof/>
        </w:rPr>
        <w:drawing>
          <wp:inline distT="0" distB="0" distL="0" distR="0" wp14:anchorId="4BA8E776" wp14:editId="29C483BE">
            <wp:extent cx="5448300" cy="544830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CA2" w:rsidRDefault="00F44CA2" w:rsidP="0039004F">
      <w:pPr>
        <w:pStyle w:val="Liste"/>
      </w:pPr>
    </w:p>
    <w:p w:rsidR="00F44CA2" w:rsidRDefault="00F44CA2" w:rsidP="00F44CA2">
      <w:pPr>
        <w:pStyle w:val="Liste"/>
      </w:pPr>
      <w:r>
        <w:t>a)</w:t>
      </w:r>
      <w:r>
        <w:tab/>
      </w:r>
      <w:r w:rsidRPr="00B65545">
        <w:t xml:space="preserve">Gib die </w:t>
      </w:r>
      <w:r>
        <w:t>F</w:t>
      </w:r>
      <w:r w:rsidRPr="00B65545">
        <w:t>unktionsgleichung der Funktion y</w:t>
      </w:r>
      <w:r w:rsidRPr="00F44CA2">
        <w:rPr>
          <w:sz w:val="36"/>
          <w:szCs w:val="36"/>
          <w:vertAlign w:val="subscript"/>
        </w:rPr>
        <w:t>1</w:t>
      </w:r>
      <w:r>
        <w:rPr>
          <w:sz w:val="36"/>
          <w:szCs w:val="36"/>
          <w:vertAlign w:val="subscript"/>
        </w:rPr>
        <w:br/>
      </w:r>
      <w:r>
        <w:t>in der Form y</w:t>
      </w:r>
      <w:r w:rsidRPr="00F44CA2">
        <w:rPr>
          <w:sz w:val="36"/>
          <w:szCs w:val="36"/>
          <w:vertAlign w:val="subscript"/>
        </w:rPr>
        <w:t>1</w:t>
      </w:r>
      <w:r>
        <w:t xml:space="preserve"> = mx + b </w:t>
      </w:r>
      <w:r w:rsidRPr="00B65545">
        <w:t>an</w:t>
      </w:r>
      <w:r>
        <w:t>.</w:t>
      </w:r>
    </w:p>
    <w:p w:rsidR="00F44CA2" w:rsidRDefault="00F44CA2" w:rsidP="00F44CA2">
      <w:pPr>
        <w:pStyle w:val="Listenfortsetzung"/>
      </w:pPr>
      <w:r w:rsidRPr="00B65545">
        <w:t>y</w:t>
      </w:r>
      <w:r w:rsidRPr="00F44CA2">
        <w:rPr>
          <w:sz w:val="36"/>
          <w:szCs w:val="36"/>
          <w:vertAlign w:val="subscript"/>
        </w:rPr>
        <w:t>1</w:t>
      </w:r>
      <w:r w:rsidRPr="00B65545">
        <w:t xml:space="preserve"> = </w:t>
      </w:r>
      <w:r>
        <w:t>_</w:t>
      </w:r>
      <w:r w:rsidRPr="00F44CA2">
        <w:rPr>
          <w:highlight w:val="yellow"/>
        </w:rPr>
        <w:t>...</w:t>
      </w:r>
      <w:r>
        <w:t>_</w:t>
      </w:r>
    </w:p>
    <w:p w:rsidR="001A53C9" w:rsidRDefault="001A53C9" w:rsidP="001A53C9">
      <w:r w:rsidRPr="00B65545">
        <w:lastRenderedPageBreak/>
        <w:t>Eine andere Funktion hat die Funktionsgleichung y</w:t>
      </w:r>
      <w:r w:rsidRPr="002C2CC9">
        <w:rPr>
          <w:sz w:val="36"/>
          <w:szCs w:val="36"/>
          <w:vertAlign w:val="subscript"/>
        </w:rPr>
        <w:t>2</w:t>
      </w:r>
      <w:r w:rsidRPr="00B65545"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sz w:val="36"/>
                <w:szCs w:val="36"/>
              </w:rPr>
            </m:ctrlPr>
          </m:fPr>
          <m:num>
            <m:r>
              <m:rPr>
                <m:nor/>
              </m:rPr>
              <w:rPr>
                <w:rFonts w:cs="Arial"/>
                <w:sz w:val="36"/>
                <w:szCs w:val="36"/>
              </w:rPr>
              <m:t>1</m:t>
            </m:r>
          </m:num>
          <m:den>
            <m:r>
              <m:rPr>
                <m:nor/>
              </m:rPr>
              <w:rPr>
                <w:rFonts w:cs="Arial"/>
                <w:sz w:val="36"/>
                <w:szCs w:val="36"/>
              </w:rPr>
              <m:t>2</m:t>
            </m:r>
          </m:den>
        </m:f>
      </m:oMath>
      <w:r w:rsidRPr="00AD33AB">
        <w:rPr>
          <w:sz w:val="28"/>
        </w:rPr>
        <w:t xml:space="preserve"> </w:t>
      </w:r>
      <w:r w:rsidRPr="00B65545">
        <w:t>x – 1</w:t>
      </w:r>
      <w:r>
        <w:t>.</w:t>
      </w:r>
    </w:p>
    <w:p w:rsidR="001A53C9" w:rsidRDefault="00F547FF" w:rsidP="001A53C9">
      <w:pPr>
        <w:pStyle w:val="Liste"/>
      </w:pPr>
      <w:r>
        <w:t>b)</w:t>
      </w:r>
      <w:r>
        <w:tab/>
      </w:r>
      <w:r w:rsidR="001A53C9" w:rsidRPr="00B65545">
        <w:t>Bestimme den Schnittpunkt der Graphen von y</w:t>
      </w:r>
      <w:r w:rsidR="001A53C9" w:rsidRPr="001A53C9">
        <w:rPr>
          <w:sz w:val="36"/>
          <w:szCs w:val="36"/>
          <w:vertAlign w:val="subscript"/>
        </w:rPr>
        <w:t>1</w:t>
      </w:r>
      <w:r w:rsidR="001A53C9" w:rsidRPr="00B65545">
        <w:t xml:space="preserve"> und y</w:t>
      </w:r>
      <w:r w:rsidR="001A53C9" w:rsidRPr="00F547FF">
        <w:rPr>
          <w:sz w:val="36"/>
          <w:szCs w:val="36"/>
          <w:vertAlign w:val="subscript"/>
        </w:rPr>
        <w:t>2</w:t>
      </w:r>
      <w:r w:rsidR="001A53C9">
        <w:t>.</w:t>
      </w:r>
    </w:p>
    <w:p w:rsidR="001A53C9" w:rsidRDefault="001A53C9" w:rsidP="001A53C9">
      <w:pPr>
        <w:spacing w:line="480" w:lineRule="auto"/>
        <w:ind w:left="397"/>
      </w:pPr>
      <w:r>
        <w:t xml:space="preserve">S ( </w:t>
      </w:r>
      <w:r w:rsidR="00F547FF">
        <w:t>_</w:t>
      </w:r>
      <w:r w:rsidR="00F547FF" w:rsidRPr="00F44CA2">
        <w:rPr>
          <w:highlight w:val="yellow"/>
        </w:rPr>
        <w:t>...</w:t>
      </w:r>
      <w:r w:rsidR="00F547FF">
        <w:t>_</w:t>
      </w:r>
      <w:r>
        <w:t xml:space="preserve"> </w:t>
      </w:r>
      <w:r>
        <w:rPr>
          <w:rFonts w:ascii="Times New Roman" w:hAnsi="Times New Roman"/>
        </w:rPr>
        <w:t>│</w:t>
      </w:r>
      <w:r>
        <w:t xml:space="preserve"> </w:t>
      </w:r>
      <w:r w:rsidR="00F547FF">
        <w:t>_</w:t>
      </w:r>
      <w:r w:rsidR="00F547FF" w:rsidRPr="00F44CA2">
        <w:rPr>
          <w:highlight w:val="yellow"/>
        </w:rPr>
        <w:t>...</w:t>
      </w:r>
      <w:r w:rsidR="00F547FF">
        <w:t>_</w:t>
      </w:r>
      <w:r>
        <w:t xml:space="preserve"> )</w:t>
      </w:r>
    </w:p>
    <w:p w:rsidR="001A53C9" w:rsidRDefault="001A53C9" w:rsidP="001A53C9">
      <w:pPr>
        <w:spacing w:line="480" w:lineRule="auto"/>
      </w:pPr>
    </w:p>
    <w:p w:rsidR="001A53C9" w:rsidRDefault="001A53C9" w:rsidP="001A53C9">
      <w:r>
        <w:t>Eine</w:t>
      </w:r>
      <w:r w:rsidRPr="00B65545">
        <w:t xml:space="preserve"> Gerade</w:t>
      </w:r>
      <w:r>
        <w:t xml:space="preserve"> soll</w:t>
      </w:r>
      <w:r w:rsidRPr="00B65545">
        <w:t xml:space="preserve"> parallel </w:t>
      </w:r>
      <w:r>
        <w:t>zum Graphen der Funktion y</w:t>
      </w:r>
      <w:r>
        <w:rPr>
          <w:vertAlign w:val="subscript"/>
        </w:rPr>
        <w:t>2</w:t>
      </w:r>
      <w:r>
        <w:t xml:space="preserve"> </w:t>
      </w:r>
      <w:r w:rsidRPr="00B65545">
        <w:t xml:space="preserve">verlaufen, aber nicht </w:t>
      </w:r>
      <w:r>
        <w:t>auf ihm</w:t>
      </w:r>
      <w:r w:rsidRPr="00B65545">
        <w:t xml:space="preserve"> liegen</w:t>
      </w:r>
      <w:r>
        <w:t>.</w:t>
      </w:r>
    </w:p>
    <w:p w:rsidR="001A53C9" w:rsidRDefault="00F547FF" w:rsidP="00F547FF">
      <w:pPr>
        <w:pStyle w:val="Liste"/>
      </w:pPr>
      <w:r>
        <w:t>c)</w:t>
      </w:r>
      <w:r>
        <w:tab/>
      </w:r>
      <w:r w:rsidR="001A53C9">
        <w:t>Gib eine mögliche Funktionsgleichung für diese Gerade an.</w:t>
      </w:r>
    </w:p>
    <w:p w:rsidR="001A53C9" w:rsidRDefault="001A53C9" w:rsidP="001A53C9">
      <w:pPr>
        <w:ind w:left="397"/>
      </w:pPr>
      <w:r w:rsidRPr="00B65545">
        <w:t xml:space="preserve">y = </w:t>
      </w:r>
      <w:r w:rsidR="00F547FF">
        <w:t>_</w:t>
      </w:r>
      <w:r w:rsidR="00F547FF" w:rsidRPr="00F44CA2">
        <w:rPr>
          <w:highlight w:val="yellow"/>
        </w:rPr>
        <w:t>...</w:t>
      </w:r>
      <w:r w:rsidR="00F547FF">
        <w:t>_</w:t>
      </w:r>
    </w:p>
    <w:p w:rsidR="00F44CA2" w:rsidRDefault="00F44CA2" w:rsidP="001A53C9"/>
    <w:p w:rsidR="00F547FF" w:rsidRDefault="00F547FF" w:rsidP="001A53C9"/>
    <w:p w:rsidR="00F547FF" w:rsidRDefault="00F547FF" w:rsidP="001A53C9"/>
    <w:p w:rsidR="00F547FF" w:rsidRDefault="00F547FF" w:rsidP="001A53C9"/>
    <w:p w:rsidR="00F547FF" w:rsidRDefault="00F547FF" w:rsidP="001A53C9"/>
    <w:p w:rsidR="00F547FF" w:rsidRDefault="00F547FF" w:rsidP="00030AED">
      <w:pPr>
        <w:tabs>
          <w:tab w:val="left" w:pos="2544"/>
        </w:tabs>
      </w:pPr>
    </w:p>
    <w:p w:rsidR="00F547FF" w:rsidRDefault="00F547FF" w:rsidP="001A53C9"/>
    <w:tbl>
      <w:tblPr>
        <w:tblStyle w:val="Tabellenraster"/>
        <w:tblpPr w:vertAnchor="text" w:horzAnchor="margin" w:tblpXSpec="right" w:tblpY="1460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</w:tblGrid>
      <w:tr w:rsidR="00030AED" w:rsidRPr="00431E07" w:rsidTr="00030AED">
        <w:trPr>
          <w:trHeight w:val="436"/>
        </w:trPr>
        <w:tc>
          <w:tcPr>
            <w:tcW w:w="3169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3a</w:t>
            </w:r>
          </w:p>
        </w:tc>
        <w:tc>
          <w:tcPr>
            <w:tcW w:w="750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3b</w:t>
            </w:r>
          </w:p>
        </w:tc>
        <w:tc>
          <w:tcPr>
            <w:tcW w:w="732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3c</w:t>
            </w:r>
          </w:p>
        </w:tc>
      </w:tr>
      <w:tr w:rsidR="00030AED" w:rsidRPr="00431E07" w:rsidTr="00030AED">
        <w:trPr>
          <w:trHeight w:val="567"/>
        </w:trPr>
        <w:tc>
          <w:tcPr>
            <w:tcW w:w="3169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030AED" w:rsidRPr="00431E07" w:rsidTr="00030AED">
        <w:trPr>
          <w:trHeight w:val="567"/>
        </w:trPr>
        <w:tc>
          <w:tcPr>
            <w:tcW w:w="3169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2</w:t>
            </w:r>
          </w:p>
        </w:tc>
        <w:tc>
          <w:tcPr>
            <w:tcW w:w="750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3</w:t>
            </w:r>
          </w:p>
        </w:tc>
        <w:tc>
          <w:tcPr>
            <w:tcW w:w="732" w:type="dxa"/>
            <w:vAlign w:val="center"/>
          </w:tcPr>
          <w:p w:rsidR="00030AED" w:rsidRPr="00F547FF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F547FF">
              <w:rPr>
                <w:sz w:val="32"/>
                <w:szCs w:val="32"/>
              </w:rPr>
              <w:t>2</w:t>
            </w:r>
          </w:p>
        </w:tc>
      </w:tr>
    </w:tbl>
    <w:p w:rsidR="00F547FF" w:rsidRDefault="00F547FF" w:rsidP="001A53C9"/>
    <w:p w:rsidR="00F547FF" w:rsidRDefault="00F547FF" w:rsidP="001A53C9"/>
    <w:p w:rsidR="00F547FF" w:rsidRDefault="00F547FF" w:rsidP="001A53C9"/>
    <w:p w:rsidR="00F547FF" w:rsidRDefault="00F547FF" w:rsidP="001A53C9"/>
    <w:p w:rsidR="00F547FF" w:rsidRDefault="00F547FF">
      <w:pPr>
        <w:spacing w:after="0" w:line="240" w:lineRule="auto"/>
      </w:pPr>
      <w:r>
        <w:br w:type="page"/>
      </w:r>
    </w:p>
    <w:p w:rsidR="008076E0" w:rsidRDefault="008076E0" w:rsidP="008076E0">
      <w:pPr>
        <w:pStyle w:val="berschrift1"/>
      </w:pPr>
      <w:r w:rsidRPr="006F374D">
        <w:lastRenderedPageBreak/>
        <w:t xml:space="preserve">Aufgabe </w:t>
      </w:r>
      <w:r>
        <w:t>4</w:t>
      </w:r>
    </w:p>
    <w:p w:rsidR="008076E0" w:rsidRDefault="008076E0" w:rsidP="008076E0">
      <w:r>
        <w:t>Die Abbildung zeigt eine zusammengesetzte Figur, die aus einem Halbkreis und einem rechtwinkligen Dreieck besteht.</w:t>
      </w:r>
    </w:p>
    <w:p w:rsidR="008076E0" w:rsidRDefault="008076E0" w:rsidP="008076E0">
      <w:r>
        <w:rPr>
          <w:noProof/>
        </w:rPr>
        <w:drawing>
          <wp:anchor distT="0" distB="0" distL="114300" distR="114300" simplePos="0" relativeHeight="251663360" behindDoc="0" locked="0" layoutInCell="1" allowOverlap="1" wp14:anchorId="194C6DB6" wp14:editId="2419A33B">
            <wp:simplePos x="0" y="0"/>
            <wp:positionH relativeFrom="column">
              <wp:posOffset>171450</wp:posOffset>
            </wp:positionH>
            <wp:positionV relativeFrom="paragraph">
              <wp:posOffset>245110</wp:posOffset>
            </wp:positionV>
            <wp:extent cx="3055620" cy="3689985"/>
            <wp:effectExtent l="0" t="0" r="0" b="5715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620" cy="368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076E0" w:rsidRDefault="008076E0" w:rsidP="008076E0"/>
    <w:p w:rsidR="008076E0" w:rsidRDefault="008076E0" w:rsidP="008076E0"/>
    <w:p w:rsidR="008076E0" w:rsidRDefault="008076E0" w:rsidP="008076E0"/>
    <w:p w:rsidR="008076E0" w:rsidRDefault="008076E0" w:rsidP="008076E0"/>
    <w:p w:rsidR="008076E0" w:rsidRDefault="008076E0" w:rsidP="008076E0"/>
    <w:p w:rsidR="008076E0" w:rsidRDefault="008076E0" w:rsidP="008076E0"/>
    <w:p w:rsidR="008076E0" w:rsidRDefault="00BD03E3" w:rsidP="008076E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ECFEB5" wp14:editId="2AF45087">
                <wp:simplePos x="0" y="0"/>
                <wp:positionH relativeFrom="column">
                  <wp:posOffset>3333750</wp:posOffset>
                </wp:positionH>
                <wp:positionV relativeFrom="paragraph">
                  <wp:posOffset>90805</wp:posOffset>
                </wp:positionV>
                <wp:extent cx="2933700" cy="314325"/>
                <wp:effectExtent l="0" t="0" r="0" b="9525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Default="003D7024" w:rsidP="00BD03E3">
                            <w:r>
                              <w:t>(Skizze nicht maßstäblich)</w:t>
                            </w:r>
                          </w:p>
                          <w:p w:rsidR="003D7024" w:rsidRDefault="003D7024" w:rsidP="00BD03E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CFEB5" id="_x0000_s1027" type="#_x0000_t202" style="position:absolute;margin-left:262.5pt;margin-top:7.15pt;width:231pt;height:24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badJAIAACQEAAAOAAAAZHJzL2Uyb0RvYy54bWysU81u2zAMvg/YOwi6L3acZGmMOEWXLsOA&#10;7gdo9wCyJMfCJNGTlNjZ04+S0zTbbsN0EEiR/Eh+pNa3g9HkKJ1XYCs6neSUSMtBKLuv6Len3Zsb&#10;SnxgVjANVlb0JD293bx+te67UhbQghbSEQSxvuy7irYhdGWWed5Kw/wEOmnR2IAzLKDq9plwrEd0&#10;o7Miz99mPTjROeDSe3y9H410k/CbRvLwpWm8DERXFGsL6XbpruOdbdas3DvWtYqfy2D/UIVhymLS&#10;C9Q9C4wcnPoLyijuwEMTJhxMBk2juEw9YDfT/I9uHlvWydQLkuO7C03+/8Hyz8evjihR0WK6pMQy&#10;g0N6kkNopBakiPz0nS/R7bFDxzC8gwHnnHr13QPw755Y2LbM7uWdc9C3kgmsbxojs6vQEcdHkLr/&#10;BALTsEOABDQ0zkTykA6C6Din02U2WArh+FisZrNljiaOttl0PisWKQUrn6M758MHCYZEoaIOZ5/Q&#10;2fHBh1gNK59dYjIPWomd0jopbl9vtSNHhnuyS+eM/pubtqSv6GqBuWOUhRifVsiogHuslanoTR5P&#10;DGdlZOO9FUkOTOlRxkq0PdMTGRm5CUM9pEkk7iJ1NYgT8uVgXFv8Zii04H5S0uPKVtT/ODAnKdEf&#10;LXK+ms7ncceTMl8sC1TctaW+tjDLEaqigZJR3Ib0L8bG7nA2jUq0vVRyLhlXMbF5/jZx16/15PXy&#10;uTe/AAAA//8DAFBLAwQUAAYACAAAACEAqeb/CN4AAAAJAQAADwAAAGRycy9kb3ducmV2LnhtbEyP&#10;zU7DMBCE70i8g7VIXBB1aJufpnEqQAJxbekDOPE2iRqvo9ht0rdnOcFxZ0az3xS72fbiiqPvHCl4&#10;WUQgkGpnOmoUHL8/njMQPmgyuneECm7oYVfe3xU6N26iPV4PoRFcQj7XCtoQhlxKX7dotV+4AYm9&#10;kxutDnyOjTSjnrjc9nIZRYm0uiP+0OoB31usz4eLVXD6mp7izVR9hmO6Xydvuksrd1Pq8WF+3YII&#10;OIe/MPziMzqUzFS5CxkvegXxMuYtgY31CgQHNlnKQqUgWWUgy0L+X1D+AAAA//8DAFBLAQItABQA&#10;BgAIAAAAIQC2gziS/gAAAOEBAAATAAAAAAAAAAAAAAAAAAAAAABbQ29udGVudF9UeXBlc10ueG1s&#10;UEsBAi0AFAAGAAgAAAAhADj9If/WAAAAlAEAAAsAAAAAAAAAAAAAAAAALwEAAF9yZWxzLy5yZWxz&#10;UEsBAi0AFAAGAAgAAAAhAE3Rtp0kAgAAJAQAAA4AAAAAAAAAAAAAAAAALgIAAGRycy9lMm9Eb2Mu&#10;eG1sUEsBAi0AFAAGAAgAAAAhAKnm/wjeAAAACQEAAA8AAAAAAAAAAAAAAAAAfgQAAGRycy9kb3du&#10;cmV2LnhtbFBLBQYAAAAABAAEAPMAAACJBQAAAAA=&#10;" stroked="f">
                <v:textbox>
                  <w:txbxContent>
                    <w:p w:rsidR="003D7024" w:rsidRDefault="003D7024" w:rsidP="00BD03E3">
                      <w:r>
                        <w:t>(Skizze nicht maßstäblich)</w:t>
                      </w:r>
                    </w:p>
                    <w:p w:rsidR="003D7024" w:rsidRDefault="003D7024" w:rsidP="00BD03E3"/>
                  </w:txbxContent>
                </v:textbox>
              </v:shape>
            </w:pict>
          </mc:Fallback>
        </mc:AlternateContent>
      </w:r>
    </w:p>
    <w:p w:rsidR="008076E0" w:rsidRDefault="008076E0" w:rsidP="008076E0"/>
    <w:p w:rsidR="008076E0" w:rsidRDefault="008076E0" w:rsidP="008076E0"/>
    <w:p w:rsidR="008076E0" w:rsidRDefault="008076E0" w:rsidP="008076E0"/>
    <w:p w:rsidR="008076E0" w:rsidRDefault="008076E0" w:rsidP="008076E0">
      <w:pPr>
        <w:pStyle w:val="Liste"/>
      </w:pPr>
      <w:r>
        <w:t>a)</w:t>
      </w:r>
      <w:r>
        <w:tab/>
        <w:t>Berechne die Länge der Strecke a.</w:t>
      </w:r>
    </w:p>
    <w:p w:rsidR="008076E0" w:rsidRPr="00F400DD" w:rsidRDefault="008076E0" w:rsidP="008076E0"/>
    <w:p w:rsidR="008076E0" w:rsidRDefault="008076E0" w:rsidP="008076E0">
      <w:pPr>
        <w:pStyle w:val="Liste"/>
      </w:pPr>
      <w:r>
        <w:t>b)</w:t>
      </w:r>
      <w:r>
        <w:tab/>
        <w:t>Berechne den Flächeninhalt der abgebildeten Figur. (Solltest du Teilaufgabe a) nicht gelöst haben, rechne mit a = 8,34 cm.)</w:t>
      </w:r>
    </w:p>
    <w:p w:rsidR="008076E0" w:rsidRDefault="008076E0">
      <w:pPr>
        <w:spacing w:after="0" w:line="240" w:lineRule="auto"/>
      </w:pPr>
      <w:r>
        <w:br w:type="page"/>
      </w:r>
    </w:p>
    <w:p w:rsidR="008076E0" w:rsidRDefault="008076E0" w:rsidP="008076E0">
      <w:r>
        <w:lastRenderedPageBreak/>
        <w:t>Der Flächeninhalt der Figur soll viermal so groß werden.</w:t>
      </w:r>
    </w:p>
    <w:p w:rsidR="008076E0" w:rsidRDefault="008076E0" w:rsidP="008076E0">
      <w:pPr>
        <w:pStyle w:val="Liste"/>
      </w:pPr>
      <w:r>
        <w:t>c)</w:t>
      </w:r>
      <w:r>
        <w:tab/>
        <w:t>Kreuze die richtige Aussage an.</w:t>
      </w:r>
    </w:p>
    <w:p w:rsidR="008076E0" w:rsidRDefault="008076E0" w:rsidP="00BD03E3">
      <w:pPr>
        <w:pStyle w:val="Listenfortsetzung"/>
      </w:pPr>
      <w:r>
        <w:t>Damit der Flächeninhalt der Figur viermal so groß wird, müssen alle Längen …</w:t>
      </w:r>
    </w:p>
    <w:p w:rsidR="008076E0" w:rsidRDefault="00BD03E3" w:rsidP="00BD03E3">
      <w:pPr>
        <w:pStyle w:val="Listenfortsetzung"/>
      </w:pPr>
      <w:r>
        <w:t>_</w:t>
      </w:r>
      <w:r w:rsidRPr="00F44CA2">
        <w:rPr>
          <w:highlight w:val="yellow"/>
        </w:rPr>
        <w:t>...</w:t>
      </w:r>
      <w:r>
        <w:t>_</w:t>
      </w:r>
      <w:r w:rsidR="008076E0">
        <w:t xml:space="preserve"> verdoppelt werden.</w:t>
      </w:r>
    </w:p>
    <w:p w:rsidR="008076E0" w:rsidRDefault="00BD03E3" w:rsidP="00BD03E3">
      <w:pPr>
        <w:pStyle w:val="Listenfortsetzung"/>
      </w:pPr>
      <w:r>
        <w:t>_</w:t>
      </w:r>
      <w:r w:rsidRPr="00F44CA2">
        <w:rPr>
          <w:highlight w:val="yellow"/>
        </w:rPr>
        <w:t>...</w:t>
      </w:r>
      <w:r>
        <w:t>_</w:t>
      </w:r>
      <w:r w:rsidR="008076E0">
        <w:t xml:space="preserve"> verdreifacht werden.</w:t>
      </w:r>
    </w:p>
    <w:p w:rsidR="008076E0" w:rsidRDefault="00BD03E3" w:rsidP="00BD03E3">
      <w:pPr>
        <w:pStyle w:val="Listenfortsetzung"/>
      </w:pPr>
      <w:r>
        <w:t>_</w:t>
      </w:r>
      <w:r w:rsidRPr="00F44CA2">
        <w:rPr>
          <w:highlight w:val="yellow"/>
        </w:rPr>
        <w:t>...</w:t>
      </w:r>
      <w:r>
        <w:t>_</w:t>
      </w:r>
      <w:r w:rsidR="008076E0">
        <w:t xml:space="preserve"> vervierfacht werden.</w:t>
      </w:r>
    </w:p>
    <w:p w:rsidR="0087541B" w:rsidRDefault="0087541B" w:rsidP="00BD03E3">
      <w:pPr>
        <w:pStyle w:val="Listenfortsetzung"/>
      </w:pPr>
    </w:p>
    <w:p w:rsidR="0087541B" w:rsidRDefault="0087541B" w:rsidP="00BD03E3">
      <w:pPr>
        <w:pStyle w:val="Listenfortsetzung"/>
      </w:pPr>
    </w:p>
    <w:tbl>
      <w:tblPr>
        <w:tblStyle w:val="Tabellenraster"/>
        <w:tblpPr w:vertAnchor="text" w:horzAnchor="margin" w:tblpXSpec="right" w:tblpY="1217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</w:tblGrid>
      <w:tr w:rsidR="0087541B" w:rsidRPr="00431E07" w:rsidTr="0087541B">
        <w:trPr>
          <w:trHeight w:val="499"/>
        </w:trPr>
        <w:tc>
          <w:tcPr>
            <w:tcW w:w="3169" w:type="dxa"/>
          </w:tcPr>
          <w:p w:rsidR="0087541B" w:rsidRPr="0087541B" w:rsidRDefault="0087541B" w:rsidP="0087541B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bookmarkStart w:id="2" w:name="_Hlk22208524"/>
          </w:p>
        </w:tc>
        <w:tc>
          <w:tcPr>
            <w:tcW w:w="750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4a</w:t>
            </w:r>
          </w:p>
        </w:tc>
        <w:tc>
          <w:tcPr>
            <w:tcW w:w="750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4b</w:t>
            </w:r>
          </w:p>
        </w:tc>
        <w:tc>
          <w:tcPr>
            <w:tcW w:w="732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4c</w:t>
            </w:r>
          </w:p>
        </w:tc>
      </w:tr>
      <w:tr w:rsidR="0087541B" w:rsidRPr="00431E07" w:rsidTr="0087541B">
        <w:trPr>
          <w:trHeight w:val="567"/>
        </w:trPr>
        <w:tc>
          <w:tcPr>
            <w:tcW w:w="3169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87541B" w:rsidRPr="00431E07" w:rsidTr="0087541B">
        <w:trPr>
          <w:trHeight w:val="567"/>
        </w:trPr>
        <w:tc>
          <w:tcPr>
            <w:tcW w:w="3169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3</w:t>
            </w:r>
          </w:p>
        </w:tc>
        <w:tc>
          <w:tcPr>
            <w:tcW w:w="750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5</w:t>
            </w:r>
          </w:p>
        </w:tc>
        <w:tc>
          <w:tcPr>
            <w:tcW w:w="732" w:type="dxa"/>
            <w:vAlign w:val="center"/>
          </w:tcPr>
          <w:p w:rsidR="0087541B" w:rsidRPr="0087541B" w:rsidRDefault="0087541B" w:rsidP="0087541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87541B">
              <w:rPr>
                <w:sz w:val="32"/>
                <w:szCs w:val="32"/>
              </w:rPr>
              <w:t>1</w:t>
            </w:r>
          </w:p>
        </w:tc>
      </w:tr>
      <w:bookmarkEnd w:id="2"/>
    </w:tbl>
    <w:p w:rsidR="0087541B" w:rsidRDefault="0087541B" w:rsidP="00BD03E3">
      <w:pPr>
        <w:pStyle w:val="Listenfortsetzung"/>
      </w:pPr>
    </w:p>
    <w:p w:rsidR="0087541B" w:rsidRDefault="0087541B" w:rsidP="00BD03E3">
      <w:pPr>
        <w:pStyle w:val="Listenfortsetzung"/>
      </w:pPr>
    </w:p>
    <w:p w:rsidR="0087541B" w:rsidRDefault="0087541B" w:rsidP="00BD03E3">
      <w:pPr>
        <w:pStyle w:val="Listenfortsetzung"/>
      </w:pPr>
    </w:p>
    <w:p w:rsidR="0087541B" w:rsidRDefault="0087541B" w:rsidP="00BD03E3">
      <w:pPr>
        <w:pStyle w:val="Listenfortsetzung"/>
      </w:pPr>
    </w:p>
    <w:p w:rsidR="00BD03E3" w:rsidRDefault="00BD03E3">
      <w:pPr>
        <w:spacing w:after="0" w:line="240" w:lineRule="auto"/>
      </w:pPr>
      <w:r>
        <w:br w:type="page"/>
      </w:r>
    </w:p>
    <w:p w:rsidR="00030AED" w:rsidRDefault="00030AED" w:rsidP="00030AED">
      <w:pPr>
        <w:pStyle w:val="berschrift4"/>
      </w:pPr>
      <w:r w:rsidRPr="006F374D">
        <w:lastRenderedPageBreak/>
        <w:t xml:space="preserve">Aufgabe </w:t>
      </w:r>
      <w:r>
        <w:t>5</w:t>
      </w:r>
    </w:p>
    <w:p w:rsidR="00030AED" w:rsidRDefault="00030AED" w:rsidP="00030AED">
      <w:r>
        <w:t>Gegeben ist das Dreieck ABC.</w:t>
      </w:r>
    </w:p>
    <w:p w:rsidR="00030AED" w:rsidRDefault="00030AED" w:rsidP="00030AED">
      <w:pPr>
        <w:pStyle w:val="Liste"/>
      </w:pPr>
      <w:r>
        <w:t>a)</w:t>
      </w:r>
      <w:r>
        <w:tab/>
      </w:r>
      <w:r w:rsidRPr="00BE1228">
        <w:t xml:space="preserve">Kreuze </w:t>
      </w:r>
      <w:r>
        <w:t xml:space="preserve">die </w:t>
      </w:r>
      <w:r w:rsidRPr="00BE1228">
        <w:t>Formel</w:t>
      </w:r>
      <w:r>
        <w:t xml:space="preserve"> an, mit der</w:t>
      </w:r>
      <w:r w:rsidRPr="00BE1228">
        <w:t xml:space="preserve"> </w:t>
      </w:r>
      <w:r>
        <w:t xml:space="preserve">du die Größe des Winkels </w:t>
      </w:r>
      <w:r w:rsidRPr="00030AED">
        <w:rPr>
          <w:rFonts w:ascii="Cambria Math" w:hAnsi="Cambria Math"/>
          <w:sz w:val="36"/>
          <w:szCs w:val="36"/>
        </w:rPr>
        <w:t>γ</w:t>
      </w:r>
      <w:r>
        <w:t xml:space="preserve"> berechnen kannst.</w:t>
      </w:r>
    </w:p>
    <w:p w:rsidR="00F547FF" w:rsidRDefault="00030AED" w:rsidP="001A53C9">
      <w:r>
        <w:rPr>
          <w:noProof/>
        </w:rPr>
        <w:drawing>
          <wp:anchor distT="0" distB="0" distL="114300" distR="114300" simplePos="0" relativeHeight="251668480" behindDoc="0" locked="0" layoutInCell="1" allowOverlap="1" wp14:anchorId="62FD08F6" wp14:editId="204DA414">
            <wp:simplePos x="0" y="0"/>
            <wp:positionH relativeFrom="margin">
              <wp:posOffset>-106680</wp:posOffset>
            </wp:positionH>
            <wp:positionV relativeFrom="paragraph">
              <wp:posOffset>34925</wp:posOffset>
            </wp:positionV>
            <wp:extent cx="4396740" cy="3061335"/>
            <wp:effectExtent l="0" t="0" r="3810" b="571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30AED" w:rsidRDefault="00030AED" w:rsidP="001A53C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D9C5D85" wp14:editId="52BC9161">
                <wp:simplePos x="0" y="0"/>
                <wp:positionH relativeFrom="column">
                  <wp:posOffset>3242310</wp:posOffset>
                </wp:positionH>
                <wp:positionV relativeFrom="paragraph">
                  <wp:posOffset>4445</wp:posOffset>
                </wp:positionV>
                <wp:extent cx="2990215" cy="314325"/>
                <wp:effectExtent l="0" t="0" r="635" b="9525"/>
                <wp:wrapNone/>
                <wp:docPr id="1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021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Default="003D7024" w:rsidP="00030AED">
                            <w:r>
                              <w:t>(Skizze nicht maßstäblich)</w:t>
                            </w:r>
                          </w:p>
                          <w:p w:rsidR="003D7024" w:rsidRDefault="003D7024" w:rsidP="00030AE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C5D85" id="_x0000_s1028" type="#_x0000_t202" style="position:absolute;margin-left:255.3pt;margin-top:.35pt;width:235.45pt;height:24.7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qGSJAIAACQEAAAOAAAAZHJzL2Uyb0RvYy54bWysU9tu2zAMfR+wfxD0vvjSpGuMOEWXLsOA&#10;7gK0+wBZkmNhkuhJSuzs60vJaZZtb8P0IJAieUgeUqvb0WhykM4rsDUtZjkl0nIQyu5q+u1p++aG&#10;Eh+YFUyDlTU9Sk9v169frYa+kiV0oIV0BEGsr4a+pl0IfZVlnnfSMD+DXlo0tuAMC6i6XSYcGxDd&#10;6KzM8+tsACd6B1x6j6/3k5GuE37bSh6+tK2XgeiaYm0h3S7dTbyz9YpVO8f6TvFTGewfqjBMWUx6&#10;hrpngZG9U39BGcUdeGjDjIPJoG0Vl6kH7KbI/+jmsWO9TL0gOb4/0+T/Hyz/fPjqiBI4u+U1JZYZ&#10;HNKTHEMrtSBl5GfofYVujz06hvEdjOibevX9A/DvnljYdMzu5J1zMHSSCayviJHZReiE4yNIM3wC&#10;gWnYPkACGltnInlIB0F0nNPxPBsshXB8LJfLvCwWlHC0XRXzq3KRUrDqJbp3PnyQYEgUaupw9gmd&#10;HR58iNWw6sUlJvOgldgqrZPids1GO3JguCfbdE7ov7lpS4aaLheYO0ZZiPFphYwKuMdamZre5PHE&#10;cFZFNt5bkeTAlJ5krETbEz2RkYmbMDZjmsSZ9QbEEflyMK0tfjMUOnA/KRlwZWvqf+yZk5TojxY5&#10;XxbzedzxpMwXb0tU3KWlubQwyxGqpoGSSdyE9C+mxu5wNq1KtMUhTpWcSsZVTGyevk3c9Us9ef36&#10;3OtnAAAA//8DAFBLAwQUAAYACAAAACEACAjZi9sAAAAHAQAADwAAAGRycy9kb3ducmV2LnhtbEyO&#10;TU7DMBCF90jcwRokNojaqUjShjgVIIHYtvQAk3iaRMR2FLtNenuGFSzfj977yt1iB3GhKfTeaUhW&#10;CgS5xpvetRqOX++PGxAhojM4eEcarhRgV93elFgYP7s9XQ6xFTziQoEauhjHQsrQdGQxrPxIjrOT&#10;nyxGllMrzYQzj9tBrpXKpMXe8UOHI7111HwfzlbD6XN+SLdz/RGP+f4pe8U+r/1V6/u75eUZRKQl&#10;/pXhF5/RoWKm2p+dCWLQkCYq46qGHATH202SgqjZV2uQVSn/81c/AAAA//8DAFBLAQItABQABgAI&#10;AAAAIQC2gziS/gAAAOEBAAATAAAAAAAAAAAAAAAAAAAAAABbQ29udGVudF9UeXBlc10ueG1sUEsB&#10;Ai0AFAAGAAgAAAAhADj9If/WAAAAlAEAAAsAAAAAAAAAAAAAAAAALwEAAF9yZWxzLy5yZWxzUEsB&#10;Ai0AFAAGAAgAAAAhAKk+oZIkAgAAJAQAAA4AAAAAAAAAAAAAAAAALgIAAGRycy9lMm9Eb2MueG1s&#10;UEsBAi0AFAAGAAgAAAAhAAgI2YvbAAAABwEAAA8AAAAAAAAAAAAAAAAAfgQAAGRycy9kb3ducmV2&#10;LnhtbFBLBQYAAAAABAAEAPMAAACGBQAAAAA=&#10;" stroked="f">
                <v:textbox>
                  <w:txbxContent>
                    <w:p w:rsidR="003D7024" w:rsidRDefault="003D7024" w:rsidP="00030AED">
                      <w:r>
                        <w:t>(Skizze nicht maßstäblich)</w:t>
                      </w:r>
                    </w:p>
                    <w:p w:rsidR="003D7024" w:rsidRDefault="003D7024" w:rsidP="00030AED"/>
                  </w:txbxContent>
                </v:textbox>
              </v:shape>
            </w:pict>
          </mc:Fallback>
        </mc:AlternateContent>
      </w:r>
    </w:p>
    <w:p w:rsidR="00030AED" w:rsidRDefault="00030AED" w:rsidP="001A53C9"/>
    <w:p w:rsidR="00030AED" w:rsidRDefault="00030AED" w:rsidP="001A53C9"/>
    <w:p w:rsidR="00030AED" w:rsidRDefault="00030AED" w:rsidP="001A53C9"/>
    <w:p w:rsidR="00030AED" w:rsidRDefault="00030AED" w:rsidP="001A53C9"/>
    <w:p w:rsidR="00030AED" w:rsidRDefault="00030AED" w:rsidP="001A53C9"/>
    <w:p w:rsidR="00030AED" w:rsidRDefault="00030AED" w:rsidP="001A53C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5"/>
        <w:gridCol w:w="1814"/>
        <w:gridCol w:w="1914"/>
      </w:tblGrid>
      <w:tr w:rsidR="00030AED" w:rsidRPr="00030AED" w:rsidTr="00030AED">
        <w:trPr>
          <w:trHeight w:val="982"/>
        </w:trPr>
        <w:tc>
          <w:tcPr>
            <w:tcW w:w="1855" w:type="dxa"/>
            <w:shd w:val="clear" w:color="auto" w:fill="auto"/>
            <w:vAlign w:val="center"/>
          </w:tcPr>
          <w:p w:rsidR="00030AED" w:rsidRPr="00030AED" w:rsidRDefault="00030AED" w:rsidP="003D7024">
            <w:pPr>
              <w:tabs>
                <w:tab w:val="left" w:pos="284"/>
              </w:tabs>
              <w:spacing w:after="0" w:line="240" w:lineRule="auto"/>
              <w:jc w:val="center"/>
              <w:rPr>
                <w:sz w:val="36"/>
                <w:szCs w:val="36"/>
              </w:rPr>
            </w:pPr>
            <w:r w:rsidRPr="00030AED">
              <w:rPr>
                <w:sz w:val="36"/>
                <w:szCs w:val="36"/>
              </w:rPr>
              <w:t xml:space="preserve">tan </w:t>
            </w:r>
            <w:r w:rsidRPr="00030AED">
              <w:rPr>
                <w:rFonts w:ascii="Cambria Math" w:hAnsi="Cambria Math"/>
                <w:sz w:val="36"/>
                <w:szCs w:val="36"/>
              </w:rPr>
              <w:t>γ</w:t>
            </w:r>
            <w:r w:rsidRPr="00030AED">
              <w:rPr>
                <w:sz w:val="36"/>
                <w:szCs w:val="36"/>
              </w:rPr>
              <w:t xml:space="preserve"> = 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sz w:val="36"/>
                      <w:szCs w:val="36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cs="Arial"/>
                      <w:sz w:val="36"/>
                      <w:szCs w:val="36"/>
                    </w:rPr>
                    <m:t>c</m:t>
                  </m:r>
                </m:num>
                <m:den>
                  <m:r>
                    <m:rPr>
                      <m:nor/>
                    </m:rPr>
                    <w:rPr>
                      <w:rFonts w:cs="Arial"/>
                      <w:sz w:val="36"/>
                      <w:szCs w:val="36"/>
                    </w:rPr>
                    <m:t>b</m:t>
                  </m:r>
                </m:den>
              </m:f>
            </m:oMath>
          </w:p>
        </w:tc>
        <w:tc>
          <w:tcPr>
            <w:tcW w:w="1814" w:type="dxa"/>
            <w:shd w:val="clear" w:color="auto" w:fill="auto"/>
            <w:vAlign w:val="center"/>
          </w:tcPr>
          <w:p w:rsidR="00030AED" w:rsidRPr="00030AED" w:rsidRDefault="00030AED" w:rsidP="003D7024">
            <w:pPr>
              <w:tabs>
                <w:tab w:val="left" w:pos="284"/>
              </w:tabs>
              <w:spacing w:after="0" w:line="240" w:lineRule="auto"/>
              <w:jc w:val="center"/>
              <w:rPr>
                <w:sz w:val="36"/>
                <w:szCs w:val="36"/>
              </w:rPr>
            </w:pPr>
            <w:r w:rsidRPr="00030AED">
              <w:rPr>
                <w:sz w:val="36"/>
                <w:szCs w:val="36"/>
              </w:rPr>
              <w:t xml:space="preserve">sin </w:t>
            </w:r>
            <w:r w:rsidRPr="00030AED">
              <w:rPr>
                <w:rFonts w:ascii="Cambria Math" w:hAnsi="Cambria Math"/>
                <w:sz w:val="36"/>
                <w:szCs w:val="36"/>
              </w:rPr>
              <w:t>γ</w:t>
            </w:r>
            <w:r w:rsidRPr="00030AED">
              <w:rPr>
                <w:sz w:val="36"/>
                <w:szCs w:val="36"/>
              </w:rPr>
              <w:t xml:space="preserve"> = 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sz w:val="36"/>
                      <w:szCs w:val="36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cs="Arial"/>
                      <w:sz w:val="36"/>
                      <w:szCs w:val="36"/>
                    </w:rPr>
                    <m:t>c</m:t>
                  </m:r>
                </m:num>
                <m:den>
                  <m:r>
                    <m:rPr>
                      <m:nor/>
                    </m:rPr>
                    <w:rPr>
                      <w:rFonts w:cs="Arial"/>
                      <w:sz w:val="36"/>
                      <w:szCs w:val="36"/>
                    </w:rPr>
                    <m:t>b</m:t>
                  </m:r>
                </m:den>
              </m:f>
            </m:oMath>
          </w:p>
        </w:tc>
        <w:tc>
          <w:tcPr>
            <w:tcW w:w="1914" w:type="dxa"/>
            <w:shd w:val="clear" w:color="auto" w:fill="auto"/>
            <w:vAlign w:val="center"/>
          </w:tcPr>
          <w:p w:rsidR="00030AED" w:rsidRPr="00030AED" w:rsidRDefault="00030AED" w:rsidP="003D7024">
            <w:pPr>
              <w:tabs>
                <w:tab w:val="left" w:pos="284"/>
              </w:tabs>
              <w:spacing w:after="0" w:line="240" w:lineRule="auto"/>
              <w:jc w:val="center"/>
              <w:rPr>
                <w:sz w:val="36"/>
                <w:szCs w:val="36"/>
              </w:rPr>
            </w:pPr>
            <w:r w:rsidRPr="00030AED">
              <w:rPr>
                <w:sz w:val="36"/>
                <w:szCs w:val="36"/>
              </w:rPr>
              <w:t xml:space="preserve">cos </w:t>
            </w:r>
            <w:r w:rsidRPr="00030AED">
              <w:rPr>
                <w:rFonts w:ascii="Cambria Math" w:hAnsi="Cambria Math"/>
                <w:sz w:val="36"/>
                <w:szCs w:val="36"/>
              </w:rPr>
              <w:t>γ</w:t>
            </w:r>
            <w:r w:rsidRPr="00030AED">
              <w:rPr>
                <w:sz w:val="36"/>
                <w:szCs w:val="36"/>
              </w:rPr>
              <w:t xml:space="preserve"> = 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sz w:val="36"/>
                      <w:szCs w:val="36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cs="Arial"/>
                      <w:sz w:val="36"/>
                      <w:szCs w:val="36"/>
                    </w:rPr>
                    <m:t>c</m:t>
                  </m:r>
                </m:num>
                <m:den>
                  <m:r>
                    <m:rPr>
                      <m:nor/>
                    </m:rPr>
                    <w:rPr>
                      <w:rFonts w:cs="Arial"/>
                      <w:sz w:val="36"/>
                      <w:szCs w:val="36"/>
                    </w:rPr>
                    <m:t>b</m:t>
                  </m:r>
                </m:den>
              </m:f>
            </m:oMath>
          </w:p>
        </w:tc>
      </w:tr>
      <w:tr w:rsidR="00030AED" w:rsidRPr="00030AED" w:rsidTr="00030AED">
        <w:trPr>
          <w:trHeight w:val="872"/>
        </w:trPr>
        <w:tc>
          <w:tcPr>
            <w:tcW w:w="1855" w:type="dxa"/>
            <w:shd w:val="clear" w:color="auto" w:fill="auto"/>
            <w:vAlign w:val="center"/>
          </w:tcPr>
          <w:p w:rsidR="00030AED" w:rsidRPr="00030AED" w:rsidRDefault="00030AED" w:rsidP="003D7024">
            <w:pPr>
              <w:tabs>
                <w:tab w:val="left" w:pos="284"/>
              </w:tabs>
              <w:spacing w:after="0" w:line="240" w:lineRule="auto"/>
              <w:jc w:val="center"/>
              <w:rPr>
                <w:sz w:val="36"/>
                <w:szCs w:val="36"/>
              </w:rPr>
            </w:pPr>
            <w:r>
              <w:t>_</w:t>
            </w:r>
            <w:r w:rsidRPr="00F44CA2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1814" w:type="dxa"/>
            <w:shd w:val="clear" w:color="auto" w:fill="auto"/>
            <w:vAlign w:val="center"/>
          </w:tcPr>
          <w:p w:rsidR="00030AED" w:rsidRPr="00030AED" w:rsidRDefault="00030AED" w:rsidP="003D7024">
            <w:pPr>
              <w:spacing w:after="0" w:line="240" w:lineRule="auto"/>
              <w:jc w:val="center"/>
              <w:rPr>
                <w:sz w:val="36"/>
                <w:szCs w:val="36"/>
              </w:rPr>
            </w:pPr>
            <w:r>
              <w:t>_</w:t>
            </w:r>
            <w:r w:rsidRPr="00F44CA2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030AED" w:rsidRPr="00030AED" w:rsidRDefault="00030AED" w:rsidP="003D7024">
            <w:pPr>
              <w:spacing w:after="0" w:line="240" w:lineRule="auto"/>
              <w:jc w:val="center"/>
              <w:rPr>
                <w:sz w:val="36"/>
                <w:szCs w:val="36"/>
              </w:rPr>
            </w:pPr>
            <w:r>
              <w:t>_</w:t>
            </w:r>
            <w:r w:rsidRPr="00F44CA2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030AED" w:rsidRPr="00030AED" w:rsidRDefault="00030AED" w:rsidP="001A53C9">
      <w:pPr>
        <w:rPr>
          <w:sz w:val="36"/>
          <w:szCs w:val="36"/>
        </w:rPr>
      </w:pPr>
    </w:p>
    <w:p w:rsidR="00030AED" w:rsidRDefault="00030AED" w:rsidP="00030AED">
      <w:pPr>
        <w:pStyle w:val="Liste"/>
      </w:pPr>
      <w:r>
        <w:t>b)</w:t>
      </w:r>
      <w:r>
        <w:tab/>
        <w:t>Berechne die Länge der Seite a.</w:t>
      </w:r>
    </w:p>
    <w:p w:rsidR="00030AED" w:rsidRDefault="00030AED" w:rsidP="001A53C9"/>
    <w:tbl>
      <w:tblPr>
        <w:tblStyle w:val="Tabellenraster"/>
        <w:tblpPr w:vertAnchor="text" w:horzAnchor="margin" w:tblpXSpec="right" w:tblpY="27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</w:tblGrid>
      <w:tr w:rsidR="00030AED" w:rsidRPr="00431E07" w:rsidTr="00030AED">
        <w:trPr>
          <w:trHeight w:val="541"/>
        </w:trPr>
        <w:tc>
          <w:tcPr>
            <w:tcW w:w="3169" w:type="dxa"/>
          </w:tcPr>
          <w:p w:rsidR="00030AED" w:rsidRPr="00030AED" w:rsidRDefault="00030AED" w:rsidP="00030AED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030AED">
              <w:rPr>
                <w:sz w:val="32"/>
                <w:szCs w:val="32"/>
              </w:rPr>
              <w:t>5a</w:t>
            </w:r>
          </w:p>
        </w:tc>
        <w:tc>
          <w:tcPr>
            <w:tcW w:w="750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030AED">
              <w:rPr>
                <w:sz w:val="32"/>
                <w:szCs w:val="32"/>
              </w:rPr>
              <w:t>5b</w:t>
            </w:r>
          </w:p>
        </w:tc>
      </w:tr>
      <w:tr w:rsidR="00030AED" w:rsidRPr="00431E07" w:rsidTr="00030AED">
        <w:trPr>
          <w:trHeight w:val="567"/>
        </w:trPr>
        <w:tc>
          <w:tcPr>
            <w:tcW w:w="3169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030AED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030AED" w:rsidRPr="00431E07" w:rsidTr="00030AED">
        <w:trPr>
          <w:trHeight w:val="567"/>
        </w:trPr>
        <w:tc>
          <w:tcPr>
            <w:tcW w:w="3169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030AED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030AED">
              <w:rPr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030AED" w:rsidRPr="00030AED" w:rsidRDefault="00030AED" w:rsidP="00030AED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030AED">
              <w:rPr>
                <w:sz w:val="32"/>
                <w:szCs w:val="32"/>
              </w:rPr>
              <w:t>2</w:t>
            </w:r>
          </w:p>
        </w:tc>
      </w:tr>
    </w:tbl>
    <w:p w:rsidR="00030AED" w:rsidRDefault="00030AED" w:rsidP="001A53C9"/>
    <w:p w:rsidR="00030AED" w:rsidRDefault="00030AED" w:rsidP="001A53C9"/>
    <w:p w:rsidR="00030AED" w:rsidRDefault="00030AED" w:rsidP="001A53C9"/>
    <w:p w:rsidR="00D22827" w:rsidRPr="006F374D" w:rsidRDefault="00D22827" w:rsidP="00D22827">
      <w:pPr>
        <w:pStyle w:val="berschrift4"/>
      </w:pPr>
      <w:r w:rsidRPr="006F374D">
        <w:lastRenderedPageBreak/>
        <w:t>Aufgabe</w:t>
      </w:r>
      <w:r>
        <w:t xml:space="preserve"> 6</w:t>
      </w:r>
    </w:p>
    <w:p w:rsidR="00D22827" w:rsidRDefault="00D22827" w:rsidP="00D22827">
      <w:r>
        <w:t>Eine Firma stellt 5 m lange Kupferrohre her.</w:t>
      </w:r>
    </w:p>
    <w:p w:rsidR="00D22827" w:rsidRDefault="00D22827" w:rsidP="00D22827">
      <w:pPr>
        <w:pStyle w:val="Liste"/>
      </w:pPr>
      <w:r>
        <w:t>a)</w:t>
      </w:r>
      <w:r>
        <w:tab/>
      </w:r>
      <w:r w:rsidRPr="00ED62DF">
        <w:t xml:space="preserve">Berechne das Volumen des </w:t>
      </w:r>
      <w:r>
        <w:t xml:space="preserve">abgebildeten </w:t>
      </w:r>
      <w:r w:rsidRPr="00ED62DF">
        <w:t>Kupferrohr</w:t>
      </w:r>
      <w:r>
        <w:t>es.</w:t>
      </w:r>
    </w:p>
    <w:p w:rsidR="00D22827" w:rsidRDefault="00D22827" w:rsidP="00D22827">
      <w:r>
        <w:rPr>
          <w:noProof/>
        </w:rPr>
        <w:drawing>
          <wp:anchor distT="0" distB="0" distL="114300" distR="114300" simplePos="0" relativeHeight="251671552" behindDoc="0" locked="0" layoutInCell="1" allowOverlap="1" wp14:anchorId="608AF4F6" wp14:editId="4DE46A1E">
            <wp:simplePos x="0" y="0"/>
            <wp:positionH relativeFrom="column">
              <wp:posOffset>380365</wp:posOffset>
            </wp:positionH>
            <wp:positionV relativeFrom="paragraph">
              <wp:posOffset>345440</wp:posOffset>
            </wp:positionV>
            <wp:extent cx="4114800" cy="1658620"/>
            <wp:effectExtent l="0" t="0" r="0" b="0"/>
            <wp:wrapNone/>
            <wp:docPr id="9" name="Grafik 9" descr="E:\00 Grafiken ür Ariane\roh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00 Grafiken ür Ariane\rohr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65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2827" w:rsidRDefault="00D22827" w:rsidP="00D22827"/>
    <w:p w:rsidR="00D22827" w:rsidRDefault="00D22827" w:rsidP="00D22827"/>
    <w:p w:rsidR="00D22827" w:rsidRDefault="00D22827" w:rsidP="00D22827"/>
    <w:p w:rsidR="00D22827" w:rsidRDefault="00D22827" w:rsidP="00D22827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margin">
                  <wp:posOffset>945515</wp:posOffset>
                </wp:positionH>
                <wp:positionV relativeFrom="paragraph">
                  <wp:posOffset>196215</wp:posOffset>
                </wp:positionV>
                <wp:extent cx="2139950" cy="1706245"/>
                <wp:effectExtent l="38100" t="19050" r="0" b="8255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9950" cy="1706245"/>
                          <a:chOff x="0" y="0"/>
                          <a:chExt cx="2140123" cy="1706245"/>
                        </a:xfrm>
                      </wpg:grpSpPr>
                      <pic:pic xmlns:pic="http://schemas.openxmlformats.org/drawingml/2006/picture">
                        <pic:nvPicPr>
                          <pic:cNvPr id="10" name="Grafik 10" descr="E:\00 Grafiken ür Ariane\Kreisring 2 Höhe 47 4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018" y="0"/>
                            <a:ext cx="1475105" cy="1706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" name="Gerade Verbindung mit Pfeil 23"/>
                        <wps:cNvCnPr/>
                        <wps:spPr>
                          <a:xfrm flipH="1" flipV="1">
                            <a:off x="0" y="83127"/>
                            <a:ext cx="777826" cy="855199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3292D1" id="Gruppieren 2" o:spid="_x0000_s1026" style="position:absolute;margin-left:74.45pt;margin-top:15.45pt;width:168.5pt;height:134.35pt;z-index:251674624;mso-position-horizontal-relative:margin" coordsize="21401,170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j83vngAwAA2AgAAA4AAABkcnMvZTJvRG9jLnhtbJxWS4/bNhC+F+h/&#10;IHT36rGyZQvrDbZex2mbtkbS5pQLTVEWsRJJkPQLRf9WTrnlj3WGlL3xehcJcrA0JGc433zzkG9e&#10;7buWbLmxQslplF4lEeGSqUrI9TT65+/Xg3FErKOyoq2SfBoduI1e3f78081OlzxTjWorbghcIm25&#10;09OocU6XcWxZwztqr5TmEg5rZTrqYGnWcWXoDm7v2jhLklG8U6bSRjFuLezeh8Po1t9f15y5v+ra&#10;ckfaaQTYnH8a/1zhM769oeXaUN0I1sOgP4Cio0KC09NV99RRsjHi4qpOMKOsqt0VU12s6low7mOA&#10;aNLkSTQLozbax7Iud2t9ogmofcLTD1/L/twuDRHVNMoiImkHKVqYjdaCGy5Jhvzs9LoEtYXR7/XS&#10;9BvrsMKQ97Xp8A3BkL1n9nBilu8dYbCZpdeTyRASwOAsLZJRlg8D96yBBF3YsWZ+ssyTNLu+sIyP&#10;jmPEd4KjBSvh11MF0gVV3y4psHIbw6P+ku677uioedjoAWRVUydWohXu4CsU8oeg5HYp2NKExSPr&#10;KXBypJ3W4oHgRsUtgxqdlx+ThCwM7kMyvnw25M4IKvnH3w0X1kC9k4y8+fKp4SQvSH7123KBpKI7&#10;9BD8UeTjrWIPlkg1a6hc8zuroTEgEagdn6v75RnYVSv0a9G2mGOUe1oA4JMifIbZUOD3im06Ll3o&#10;WMNbYEhJ2whtI2JK3q04FKD5tUohzTAtHFShhvCcbymoobfWoXesJt9U/2bjuySZZL8MZsNkNsiT&#10;Yj64m+TFoEjmRZ7k43SWzv5D6zQvN5ZD+LS916KHDrsX4J/toH7WhN70PU621E8SJM4DOr49RNhC&#10;hhCrNewdkAx6IDvDHWtQrIHIfh+UTwee9UeiMSUWmo2sdn+oCtigG6c8GU+abTQaJimM2MuOS/Ni&#10;mCbDl/sG6sJYt+CqIygA/wDX+6BbCCYEeFRB6FJhFfiAWnm2AZHgjg8CYfciRIHTAwa7PRYNrL6P&#10;eRzrz43E9w3VHFDitY9dhPOh7yJuaMXJB25WQlYb6JBOOLKsuWgJaAH63nIm+1lmPdMYD3JLasjf&#10;G2wNL31ACc/Ohtv4Os2KML6OA64oinE2CmyPh8N0MvG9dRxSF2RD5qlYN26mpATelQluXqA+8O2o&#10;aOeyIu6gsSSMUbveiWcfAwvse8kdWo7IW/mO1zDhYQoHH/7bymetCbVcPYQx0GuiSSjS3ijx8b9o&#10;1OuiGfff25O3bxietL1HJd3JsBNSmee8uv0Rah30odC+ihXFlaoOPrH+AArPq/jPJ0hn3+ev117r&#10;8Q/J7f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Ht3Hk+AAAAAKAQAADwAAAGRy&#10;cy9kb3ducmV2LnhtbEyPT0vDQBDF74LfYRnBm92k/0hiNqUU9VQEW0G8TbPTJDS7G7LbJP32jic9&#10;zTze481v8s1kWjFQ7xtnFcSzCATZ0unGVgo+j69PCQgf0GpsnSUFN/KwKe7vcsy0G+0HDYdQCS6x&#10;PkMFdQhdJqUvazLoZ64jy97Z9QYDy76SuseRy00r51G0lgYbyxdq7GhXU3k5XI2CtxHH7SJ+GfaX&#10;8+72fVy9f+1jUurxYdo+gwg0hb8w/OIzOhTMdHJXq71oWS+TlKMKFhFPDiyTFS8nBfM0XYMscvn/&#10;heIHAAD//wMAUEsDBAoAAAAAAAAAIQDIwaioIG0AACBtAAAVAAAAZHJzL21lZGlhL2ltYWdlMS5q&#10;cGVn/9j/4AAQSkZJRgABAQEA3ADcAAD/2wBDAAIBAQEBAQIBAQECAgICAgQDAgICAgUEBAMEBgUG&#10;BgYFBgYGBwkIBgcJBwYGCAsICQoKCgoKBggLDAsKDAkKCgr/2wBDAQICAgICAgUDAwUKBwYHCgoK&#10;CgoKCgoKCgoKCgoKCgoKCgoKCgoKCgoKCgoKCgoKCgoKCgoKCgoKCgoKCgoKCgr/wAARCAGbAWM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KKACiiigAooooAKKKKACiiigAooooAKKKKACiiigAooooAKKKKACiiigA&#10;ooooAKKKKACiiigAooooAKKKKACiiigAooooAKKKKACiiigAooooAKKKKACiiigAooooAKKKKACi&#10;iigAooooAKKKKACiiigAooooAKKKKACiiigAooooAKKKKACiiigAooooAKKKKACiiigAooooAKKK&#10;KACiiigAooooAKKKKACiiigApsjFFyop1BAPBFAFPS/EGi6xdXun6brFpcXGmzrBqNvb3Cu9rI0a&#10;SqkgBJRjHIjhTglXU8ggm5XlvwM4+NnxpAH/ADPGnf8AqPaVXqVABRRRQAUUUUAFFFFABRRRQAUU&#10;UUAFMmlEK726d/pT68f/AG+PgD8VP2p/2RPHH7O/wZ+NL/D3XvGGjnTIfF8Vi1xJYQSOon2Ikkbb&#10;nh8yLcHBXzNwOQKAOi0r9qX9m7XfGi/DjQ/2g/A154hkn8mPQbXxZZyXrSYzsECyGQtjttzjmu+U&#10;7lyK/GP/AIKvf8Egf+CTX/BOv/gkV4g8aab8MbLw/wDEjw3ottb+CfiBZapcR65qvicuGidJGmLO&#10;ZJfMdoxkJEH2BQi4/Uz9jXU/i1rf7I/wz1n46rcr4zuvAelTeKRcqVl+3NaRmbeDyH3ltwIyDkHF&#10;AHceOfH3gn4Z+HZvF3xD8YaVoOk2+PtGp61qEdrbxZOBukkIVc+5ql8PvjF8K/i3pkmt/Cj4l+Hf&#10;E9nDJ5ct34e1qC+iR/7peF2UH2JzX49/8FXvj9+xf8cP+Cvl/wDCP/gpJ8U5rf4Efs5+ANMvbj4e&#10;QvcTHxZ4x1XNxbxG2tT5s6pZFJNuPl8o7iI5Gz6N/wAEefBn/BKj4i/t4at+0f8A8EjPjjdeAbGH&#10;wRLp3xT/AGfb/wAO3kC6sjSq1rq0SXVwPsrRSCNS8SSLtYp+6M7FgD9Y6KzPGni/w58P/B+qePPG&#10;OrxafpGi6dNf6pfzZ2W1tChkkkbHOFRSTjnAr8xNE/4Lpf8ABQf45+ANX/a7/ZI/4JJ6l4s/Z90W&#10;6upI/FWrePILDWtb0+1Yi4vLSwMZOFCuwTMm7YQDuyAAfqdRX50/tVf8F9tA+DNp+y74l+BX7Nmu&#10;fEbSv2nLDV5NB0+G/wDsOrWl5ax2a29gIGjdGlkursW7szqkRRny681w9t/wXf8A25fhD+0VJ+xd&#10;+1j/AMEs9SsPjF4u8Nxap8GPB/gXxpDqcXiN2mlieO6utvl2cUSwyzS3ByI4oJWZMbCwB+p1FfC/&#10;/BP7/gqh+0X8cv2vvFH7Af7dP7IMfwh+KGieE4/FGjR6Z4oj1TT9Y0xpFjJSRQCJFZuxYEK+dhXB&#10;+6F+7QAUUUUAFFFFABRRRQAUUUUAFFFFABTZpfKXdTqa4Bxkd6AKug69o3ifR7fX/D2r2moWN1H5&#10;lre2Nws0Myf3kdSVYe4JFXK8t/Ym/wCTTPAH/Yt2/wDKvUqACiiigAooooAKKKKACiimysyJlaAP&#10;L/gZ/wAls+NP/Y8ad/6j2lV6lXhHh34v/C74H+Mvjt8TvjV8TPD3g/w3pfjbSv7T8Q+KdZg0+xtP&#10;M0PSIo/NnndY498joi5YbmdVGSQK4j4lf8Fx/wDgkb8JxY/8JT/wUR+FN1/aHmeR/wAIz4qh1rbs&#10;258z+zzP5Od648zbuw23dtbAB9XUV+dXjj/g6j/4It+CPEF54eH7S+paw1qqkXeh+CtRuLefcgfE&#10;cnkgHGdp6YYEdq9t/wCCXn/BXH9nT/grT8NfEvxS/Zw8G+NNFsPC2uLpV/b+ONOs7WeWZoVmDRi1&#10;urhSm1wCSVOex60AfVFFMFxCRnzk/wC+hS+fD/z2X/voUAOopvnw/wDPZf8AvoUefD/z2X/voUAO&#10;opvnw/8APZf++hR58P8Az2X/AL6FADqKb58P/PZf++hR58P/AD2X/voUAOryL9uv9sb4S/sDfst+&#10;Kv2q/jXLdf2H4XshL9ksUDXF7cOwSC2iBIG+SRlUFiFXOWIAJr1vz4f+ey/99CsXx/8AD74b/Fbw&#10;5J4P+J3g3R/EOkyyLJJputWMV1bu6nKsY5AVJB5BxwaAPwp/ZS/bV/YI/ba/aC0H/go3/wAFlv8A&#10;goT8PTrPh+5N18J/2e7GS4m0bwYuQ8VzeEQ7bu+Bw3cBlUsx2rFF+0S/tn/ssHwZ8PfH0nxu0KPR&#10;fixeWln8OL+e6Ma+ILi5j8y3itwwDM8ifMFwDiqo/YX/AGHh/wA2k/DE/XwTYf8Axqs34+fsg+Af&#10;jXpXww8JaXYaFoej/Db4haT4ksbaHQ4y0EenlpYbazKsq2haUQqzKCDCJI9o35UA+FvjXZ/sZ/8A&#10;BPP/AIL9+J/20f2ytOttH0P43/CvS4fB/wAS/FVjv0nRfEFjtsrzT/OIZbaSWxtrGUStt481QwDk&#10;NjT/AB3+AH7dv/Bw58B/Gn/BPHXdJ8UWPwr8A+IpvjR4/wDCMaNpzWN1aNDZ2MlymEu28949qgts&#10;L7l5jk2fqN8T/hD8H/jb4Tm8B/GP4eaD4q0Wdg02l+IdNhvLdmAIDbJVZc4JGcZ5NUfg9+z3+z7+&#10;z1oknhv4D/B/wr4N0+Z901n4Y0W3sY5G55YQqoYjJxnOMmgDI/bS+FfiL45fshfE/wCDXhCRl1bx&#10;R4C1bS9L2yBN1xNaSRxruPABdgCT0Br85P8AgmT/AMFm/wDgnp+yF/wSK8I/D348/GrS/C/xA+Ef&#10;hOXRPFXwr15Ws9eOq2rOr2qWbr5jmSTA3BSqljvxtfH6yNLA67TMv/fQry3xt+xJ+xd8S/iIvxd+&#10;In7Lnw71zxSkiyL4i1bwlZXF5uX7rGV4yxI7EmgD8yfjr+0Prf7YH/BQP/gll+0p4n+B1z8Pv+Ey&#10;vPHmqWPhTUb5bmW3tX0/T3tpWcRxjMkeyZRsBAdepr239pCws7v/AIOav2cri5to5JLX9n3xNLbM&#10;y5MbmWdNw9Dsdl+jH1r9Adc+HXw28T+JtH8Z+I/B2j3+seHmlbQdUvLGKS400yqFkMEjAtEXVQG2&#10;kZAGegp134A+HV/40tPiRfeEdIm8Q2Fm9rY65LZRNeW8DnLxJMRvRGJ5UEA0Afnvqx2/8HTekHH/&#10;ADajJ/6dZK/SQHIzWC/w9+G8njhfibJ4P0dvEiWP2JNfNjF9sW23bvJE2N/l7udmcZ7VtiaADHnL&#10;/wB9UAPopvnw/wDPZf8AvoUefD/z2X/voUAOopvnw/8APZf++hR58P8Az2X/AL6FADqKb58P/PZf&#10;++hR58P/AD2X/voUAOopvnw/89l/76FHnw/89l/76FADqKjkuYVXImX/AL6r8u/CP/B3j/wSU1nx&#10;Brnhvx3L8TfBc+h3n2UN4i8EpMt+4eRHMP8AZ9zdEBCgz5ojJEi7Q3zbQD9SKbK+xdxHevhnwL/w&#10;clf8EYPHXh+z1+L9tzRdL+2MwWy1zRdQtbiLa5T51aD5QcbgScbSDX0D8Ov28v2Gv2jPEX/CqvgX&#10;+2p8JfGXiK+s5mtdD8J/EXTNSvJEVCXdYLedpGVRkkgEADnFAGn+xFKk37JXw/kjYMp8NW+GHfiv&#10;VK8J/wCCYXgE/Cn/AIJ4/Bj4XnVPt3/CN/DnStL+3eR5X2n7PbpF5mzc23dszt3HGcZOM17tQAUU&#10;UUAFFFFABRRRQAUyckJwafTLjHlcmgD428A/8E6/2VPjd8ef2j7z9pT4C+B/iIviD4vafqtq3iTw&#10;rb3EtnGPC2iRLAJJAzFVaN3GCBmU/LkZPH/GH/g2S/4Is/GObXNUuv2Nbfw3q2tWLQrqng/xRqen&#10;DTpPJ8pJ7azjuPsSSJgOA1u0bON0iSbnB96/Y1vfiJd/H/8AaaTx4ky28Pxlso/Dfm26R507/hE9&#10;BKlSoBcecZ/mbLZyM4AA+gqAPxj+JH/BlP8AsFaybIfCr9pr4reH/K8z7d/bD6dqXn527Nmy3t/L&#10;24fOd27cPu7Tn6O/4JGf8EAPgv8A8E2fhn4x+HnxeufB/wAZJPEXiYalpera/wDDy2WbTrcQLH9n&#10;/fvPuyV3EqVGW+73r9DqKAPLx+xH+xhj/k0T4X/+EDp3/wAZo/4Yj/Yv/wCjRPhf/wCEDp3/AMZr&#10;1CigDy//AIYj/Yv/AOjRPhf/AOEDp3/xmj/hiP8AYv8A+jRPhf8A+EDp3/xmvUKKAPL/APhiP9i/&#10;/o0T4X/+EDp3/wAZo/4Yj/Yv/wCjRPhf/wCEDp3/AMZr1CigDy//AIYj/Yv/AOjRPhf/AOEDp3/x&#10;mj/hiP8AYv8A+jRPhf8A+EDp3/xmvUKKAPL/APhiP9i//o0T4X/+EDp3/wAZo/4Yj/Yv/wCjRPhf&#10;/wCEDp3/AMZr1CigDy//AIYj/Yv/AOjRPhf/AOEDp3/xmj/hiP8AYw/6NE+F/wD4QOnf/Ga9QooA&#10;8v8A+GI/2L/+jRPhf/4QOnf/ABmj/hiP9i//AKNE+F//AIQOnf8AxmvUKKAPL/8AhiP9i/8A6NE+&#10;F/8A4QOnf/GaP+GI/wBi/wD6NE+F/wD4QOnf/Ga9QooA8v8A+GI/2L/+jRPhf/4QOnf/ABmj/hiP&#10;9i//AKNE+F//AIQOnf8AxmvUKKAPL/8AhiP9i/8A6NE+F/8A4QOnf/GaP+GI/wBi/wD6NE+F/wD4&#10;QOnf/Ga9QooA8v8A+GI/2L/+jRPhf/4QOnf/ABmj/hiP9i//AKNE+F//AIQOnf8AxmvUKKAPL/8A&#10;hiP9i/8A6NE+F/8A4QOnf/GaP+GI/wBi/wD6NE+F/wD4QOnf/Ga9QooA8v8A+GI/2L/+jRPhf/4Q&#10;Onf/ABmj/hiP9i//AKNE+F//AIQOnf8AxmvUKKAPL/8AhiP9i/8A6NE+F/8A4QOnf/GaP+GI/wBi&#10;/wD6NE+F/wD4QOnf/Ga9QooA8tk/Yj/YyC5T9kP4YZ/7EHTv/jNfj/4Z/wCDJr4Wanq2qa58WP25&#10;dclkvtaluba18MeC4LSKG2ZtwhPmzyncCWG4YXGPl4r90qKAPy3+EH/BoR/wR8+GniK41nxn4Y+I&#10;vxCtZrNoI9I8YeOHht4HLqwnQ6VFZzGQBSuGkZMSNlSwVl+lvhR/wRI/4JUfs+aJZRfCT9gb4exX&#10;mixzvpWoa1o/9rXqySF2O+5v2mml5dgPMdtq4VcKqgfWVV9UvV06wmvmTcIY2kK5xnAzigDwn/gl&#10;bD4tt/8Agm58DoPH9gLXXU+GOjrrVqtrHAIbsWqecgjiAjjw+4bUAVegAAAr36vDf+CZvj6H4q/8&#10;E+vg38TrfTGso/EXw80vU47OSTe0C3FusoQtgbiA+M4GcZxXuVABRRRQAUUUUAFFFFABTLj/AFfJ&#10;xT6juATHgetAHkP7M3xX8D/Er4u/HPQfC3gi40rUPBvxNttE8RX018Zl1e6Hh/SLpLlFP+pUW91B&#10;DsHUwFurV7FXH/DLUPgre+J/G1v8Kz4e/ti18TLF4/8A7FhhW4GrfYbVl+2mMBmuPsbWWDJlvK8k&#10;fdCgdhQAUUUUAFFFFABRRRQAUUUUAFFFNaREOGNADqKp654h0Hwzo134j8R6za6fp+n2slzfX97O&#10;sUNtDGpZ5ZHYhURVBYsSAACTwK+P/wBrf/gv5/wSV/Y7W60v4l/tf6HrGuW9lcT2/hrwNDNrl3cy&#10;RwpKtvus1eC3klEkYjNzLDGxY/OFR2UA+zKK/D74sf8AB6n8CX1O58P/ALLv7DXjrxddNJEukt4i&#10;1i305robA0u6K2W6ZCvzhQpfcFBO3JA8q8bf8HY3/BWH4lanC/7Mf/BMnw3o1rawY1SHxVYaxrUk&#10;kjMdrI8D2AjXAOVKuSedwHFAH9C1FfzJax/wVd/4OgPjHazW8PjLT/Cmm+IJsrJZ6JoNk2lQyPnC&#10;lg13GIxxzvl2rzubrnf8Ll/4ORzz/wAPLv8Aysn/AOV9AH9P1FfzA/8AC5P+Dkf/AKSX/wDlZP8A&#10;8r6k0/8AbH/4ObPgpqcfiXwx+2LH43muIXt5LC4m027jgUlW8wx6hbRJnK4DKSwyRgAmgD+nqiv5&#10;tPCn/BxB/wAHGvwO0y88LfEb9m3wT49ukuWuv7c1rwJNNJDEY0xAr6Le29uyLtLco0m6RgzEBVX2&#10;HRP+Dzn4l+GNRtL744/8EtNY0bQWYpfalZ+MJvMDmNtgjW4sI0JLgDBkBC5PJGCAfvVRX5P/ALLX&#10;/B33/wAEuPjbPJpPx1Txd8IL5VZobjxFokmp2M53qqxrNp6yyK5DFiZIUjVVOZM4B/Rr4E/td/ss&#10;ftN6fHqH7O/7RPgvxtHJayXCr4Z8SW95IIUl8p5CkbllUSfKWIAyR6igD0aimmeMDJb9KVHVxuU0&#10;ALRRRQAUUUUAFFFFABRRRQAVDfyW8Vq8l3t8tVJk3/d245z7YqaoNStY76ykspiwWaNkYr1wRigD&#10;jv2aovglB8APB8f7Ndxp03w//wCEdtT4Lk0ebzLRtNMSm3MLd4/LK7fbFdxXC/sxfAPwf+yt+zx4&#10;K/Zr+H2p6leaH4D8M2WhaRdaxNHJdy21tCsUbTNGkaNIVUFiqIpPRQOK7qgAooooAKKKKACiiigA&#10;pk52pn/aFPpk+fL696AOC+DH7PPgv4KeNfiT4+8K6nqlxefFDxpH4m8QR6hNG8dvdppljpoS3CRq&#10;Vi8nT4Ww5dt7SHdtKqvoFeS/s3fDn43+B/id8aNf+LHjCbU9F8VfEqLU/h7aSaxLcrpmkDQ9Ltmt&#10;1jf5bVTe297L5SfKTMX+9I1etUAFFFFABRRRQAUUUZB6GgAoJwM4ry39rr9sn9m/9hv4QX3xx/ac&#10;+LGk+FdBs4ZTC1/dIs+ozJE8v2W0iJDXNwyo22JAWYjpjJH4g/tj/wDB1v8Atl/tY6pf/Br/AIJI&#10;fsy32h6XcSS2MnxG8Q2H2zUxuki8qeGMEWem4HmBmuWuAVlVv3JTJAP2M/bY/wCCqH7Bv/BPLRI9&#10;V/az/aI0bw3dXJYWGgwrLfapdsED/JZ2ySTBcFf3jKsal03Ou4V+QH7VX/B2v+1b+0te3Hwp/wCC&#10;Un7It9pTTawkNr8QPFkKX9w0CvyBZhfstozZj3STTTKkbvlVbbIvyR8F/wDgl1oOtavffGD9tLxZ&#10;qXxA8ca7qE9/rTXmsyyRSTT/ADyPNK2JrmcyNIzSFgrMwO04Jb6h0nR/h/8ACfwgul6Jp2k+HdB0&#10;1Dshgjjs7W3Utknsi5Y57ZJ55NAHy18Wv2dv+Co//BQUWd3/AMFCP25NavtOjnjvIfCr6hJeWllO&#10;I2CutnE0VnHOqyyxmVAxwSNzg89h8O/+CUn7HfgAZ1HwnqHiaVtwE3iTUi+0EqcbYREnGOu3OGOS&#10;az/it/wVp/ZT+HGoTaP4Z1LUvFtzbzNFK2h2uLcMrlW2zSlFkHGQ0e9GDKVY1k/DDx5/wWJ/4KJ6&#10;muh/sGfsPa5ZaNdQMY/E13YhbdR5RfcdTvvIsY90bpIicuSBtMgO0gH094N8A+BPhxpB0P4f+CtJ&#10;0OwaYzNZaPp8VrCZCAGfZGqruIUAnGcDFYviL9oT4DeFLJdS8TfGbwvYwPKIo5rjXIFBYgnaMt14&#10;Jx7H04veC/8Ag0k/4KUftP6pJ4h/bq/b90Hw20CyLp9votjc+ICkmIVGyDzLKCBHVSWZDu3RLlW3&#10;Fl+qPhh/wZmf8EwPBt1p+pfEH4n/ABe8XzW9mF1KwvPENlZ2V3MY8NIqW1ms8ah/mVPPYjChmcZy&#10;AfAfjD/gpd+xZ4Ju77TLr40W99dWcO/ydH025uknOwMqRzxRmFichf8AWYB4Yrg44c/8Fl/2SgcH&#10;RfGX/gng/wDkiv2t+G//AAbDf8EVfAeizaLefshDxA0ly0wvfEXizU5pkyqr5YKXCAINuQMZyzc8&#10;8fQP/Dp3/gll/wBI0/2f/wDwzeh//ItAH86H/D5j9kr/AKAvjP8A8E8H/wAkVr+E/wDgrp+xp4ku&#10;JoNV8Ra5oKxoGSbVtBldZTnG1fsvnHI6/MAPQk8V/Qx/w6d/4JZf9I0/2f8A/wAM3of/AMi1xXxd&#10;/wCCFf8AwR++McljJ4t/4J3fDKzbT1lFv/wifh9dBD79ufNGmG3E33RtMm7b823G5sgH41eCP2x/&#10;2WPiMlq3hL48eG5pL5Wa3tLnUFt7khQxIMMu2ROATgqDjJ6HNd9oviLw94otGvvDmt2OoQpJ5bTW&#10;N0kqh8ZK5UnBwQecHkZ9K+w/i5/waJ/8Eg/iQt03hbw78QvA9xdag10ZvCfjEt5KEsfs8aX8VzGI&#10;gWGPlLgIvzdc/NPxp/4Mm/CCa3fa5+yl/wAFBfEeg2sNn5mi6H418Ix38xvVTjzNQs7i2CIzgfMl&#10;ozRrziQjBAPFfiv+x5+zT8b76bWPiL8ItJvNRuI2SbVIIfs905KKm5pYirOVVFCly20AAY5z86fE&#10;f/gi38OJ7n+2vgh8Ytc8O3UbzTR22qRrdxrJkNAkUkflSQqhyCzea5BU9VO72r40f8Emv+DjT9hD&#10;Q38W+HtPh+N3hvS7qSOSPwzdf23fPALmNY3a0lWPUJvN8zOIPOaKNJC5jVA1eOaB/wAFeLbwXfxe&#10;C/2ov2dvE3hDXoI1XUlhgYDcEw0n2e4EcsQaQEBCXwP4yQaAPX/gt/wVi/4L3f8ABMXUNPPxH8TS&#10;/H74babqyvqUfii7fVb26tnkZnQXzE39u+0NslkE0MTPGCsihYj+m/7BX/B1d/wTQ/a7eTwt8XfE&#10;83wT8SRqrQ2vxAukXTbxfLLOYtQQeSm0qRtn8ln3JsDsWVfz6+CP7TvwK/aH09774TfEWy1NocC4&#10;sW3QXUBIz80MgV8cEbgNp2HBODXN/H/9hD9mr9ou6l1jxt4Gjs9YlTYdc0Zvs10zbNiFyo2y7Rtx&#10;vVsBFHQYoA/pS0HxFo3ijSbXxB4c1W11DT72JZbO+sbhZoZ42GVdHUlWUjoQSDV6v5V/2e/jp/wV&#10;0/4IjNq19+x54ytPHfwtmvZr688Ia5p7X9tGx2IJpbZGiuI5BFHGGktnVcIS2FUEfsR/wTH/AODm&#10;L9hz/gobrEnwv8dOfgz8QoIPMXw3441uAWd+QyI0dnfMIlnlDvjyWSKZlVnVCquUAP0gopqN8vzN&#10;3p1ABRRRQAUUUUAFVdYjuZ9Nmgs5Nszwssbbtu1iODntzVqqusz3Frpdxd2yhpIoXdFZcgsFJHHf&#10;mgDzn9iX4efGT4SfshfDX4X/ALRHjKTxF488P+CdNsPGGvTarNfNqGpRW6JcTm4nAlnLyBm8xxub&#10;OTya9Qryf9hP4z/ET9ov9jL4XfHr4ueGrXRvFHjHwJpeseINJsrSaCGzvLi2SSWJI5neSNVdiArs&#10;zDGCSea9YoAKKKKACiiigAooooAKZcAGPmn1Hcf6vr39aAPJP2Zfjt4++L/xS+N3grxl4XtdPsfh&#10;z8TovD3hq4t7eVGv7JtC0rUDPIXYq7+ffTx7owq7YlGNwYn1+uJ+FHx28AfF7xb498E+DLi6kvvh&#10;z4rTw94mW4tyipetp9nqAEZ/5aJ5F9Adw/iLDtXbUAFFFFABRRTJpDGARj8aAFaVVO01+cn/AAWP&#10;/wCDib9mr/glxdXXwQ8DaKPiR8Z5bCOS28HWN1ss9HMxYRvqNwm4xPgeYLVFM0imPPlJKk1fMH/B&#10;bf8A4ORvFkPjTxB/wTo/4JU6VdeIPHlz5mk+JPidotwzDR5fmS4ttNCD5p06NfF1jgKttDMBLF8T&#10;/sZf8E+fDfwGuIviz8Vb/wD4Sf4gX1mDeXl+y3EWnyMSW8gsCxk27VMxJY4YLtVyCAcrrnww/b0/&#10;4KrfFuy/aW/4Ke/FjWm0mCTztJ8AyebbxW6bRG8UFnuCaar+RE0hVTJKOWwx3j6a0jSfhb8BPAEG&#10;i6edJ8MeG9GtvLjMtwkFvbxqv3mZ2+9gEs7NubksSea8+/a0/be+Ef7Jei+X4juf7U8SXFv5ul+F&#10;7ObE067iA8j4YQR5yNzAk7W2q5VgJ/2EP+CHH/BQT/gs34h0X9o39uXxPqfwp+DMjR3Wi6F/Z8kd&#10;3rFssiOv2SzldfJSaGWXZqEvmMQqlUlQqaAPI/iR/wAFS08W+K4PhN+xJ8IdY+JXivULiGHTVtNH&#10;upY5pGkC7IraJRcXLsSqKoWPLOOW+63v37LX/BuJ/wAFSv8AgpbqWj/FL/gpF8V7j4R+AZ1s72Pw&#10;XDGr6vPbt85jFireVp85jYqZLrfPCzhXgbYYh+4n7D//AATR/Yp/4J1+Ao/An7J/wL0jw6z28ceq&#10;eIJIRcatqzLn57q9kBml+ZnYJuEaF2EaIp217tHGIxgGgD5I/Yn/AOCG3/BMz9glYdX+Cf7L+h3n&#10;iWBFC+NPF0Y1bVlYCZd0U1wGFoSk7xt9nWIOgUOH2rj6xsLCDToI7S0t44oYYwkMUShVRQMBQBwA&#10;B2GOlWKKACiiigAooooAKKKKACiiigArhvjP+zV+z9+0X4cuPB/x9+BvhDxtpdyytNp/ivw3bahE&#10;zLnY22ZGAZSSVYYKnkEGu5ooA/G39vb/AINCv2avHqf8LP8A+CbfxH1H4M+NrG4t5dP0e+1W6vNG&#10;k2LhtspZ7y0mLBJBKJJVBVl8obw8f51fHTTf+Cvn/BJLX7Wx/b/+Ad14s8C3MkEcXjzRNtzaLuj/&#10;ANWt9AvlrMNr/ubpUkk8lyp2HzD/AFSyRiQYJqrqugaPrumy6NrmmW97ZzptntLyBZY5BnOGVgQe&#10;eeaAP5vP2df2x/gJ+07YqPhl4yj/ALVji8y48P6h+4vYQDy2wn94gyMuhZRuAJBOK479rf8A4J5f&#10;Bn9puyv/ABPZaVFofjOWz2Weu2qlEmkXGz7TGOJOPkL43hSMZCKK+8f+Cq//AAaofBb4yG8/aD/4&#10;Jf3dn8IviVa3H21fC9reS2uhak+6R3+z+WGbTZyWjEfk7bdRGE8qPeZV/NTwH+298d/2aPjLdfsj&#10;/wDBTH4a3ng3xlpd3HZXGsXlrFCiO67xJcmNvJMbI8O2aHMRRwx+X5iAfRv/AAS3/wCDhD9oD/gm&#10;N47P7En/AAVfm1/xJ4Ds4bO08E+PrSx+0T6NarsiXLBVkvbEQ7m3DzLiJ4jHtfO2L+gP4JfHD4T/&#10;ALR/wp0H44/A7xxY+JPCnifTY77Q9a09iY7iFxkHDAMjg5Vo3CujKysqspA/n8+JHwt+EP7SXw8/&#10;4R/xtoum+INE1CHzrG7URy7N8ZC3FvKM7X2t8sinoeODXz9+zH+0x+2z/wAG9fx3uPid8FrfUPiV&#10;8EtagRPE3hTUruSO32q3ymSSON1sLhZJW8u4VGRxJhkYttAB/VdRXhv7An/BQv8AZu/4KSfs9aX+&#10;0X+zX4q+16felodU0W9aNdR0W8QKZbS7iR28uVQ6HglWV0dWZXVj7hGzMgZlwfSgB1FFFABUd5dx&#10;WNpJez52Qxs7beuAMmpKg1CCC6tXtrofu5EZXG7GQRg89uKAOV/Z6+OfgX9pv4F+Ef2h/hi943h3&#10;xt4dtNa0Rr+38mc2tzEsse9MnY21hkZODXY1yfwK+Fvww+CHwb8MfB34K6RFp/hHwvodrpnhqxgv&#10;JLhILGGJUhQSyu7yAIFG5mZj1JPWusoAKKKKACiiigAooooAKjuP9XjHcVJTZjhc/wC1QByfwz+D&#10;/wAMPhn4l8aeLPAGgrZ6l458SrrfjCdb6ab7ZqC2NrZLKVkdli/0a0tk2RhFPl7tpZmZuuryr9nX&#10;9m9/gZ8SfjF8Qm8YjVB8VviNF4pW0Gn+T/ZmzRdM0v7OW8xvOz/Z3m78J/rtu35dzeq0AFFFNaZE&#10;bYaAB5UCsA3PoDzX8/f/AAWN/wCDhv4y/tm+NvEv/BOb/gkjby32hXdmbLxZ8VtPmMct7GHZLpLC&#10;YPthsipjjN22GlLOsYCskkvpf/ByR/wWy8V2/iK3/wCCVf8AwTo+Ia3njzxJeSaV8T9e0GQ+bo6s&#10;UUaZBdI+2Kdv3ouWAzAilCysZAny5+xf+yZ4b/ZG+Fa+Eba6j1DWdSmW517VvLC+fNtUeVGdobyU&#10;wQqsScszcFsAAqfsXfsYeBv2RfAv2O1Meo+J9SiQ6/ru0/vGxnyYsgFIVPQdWPzNjgDhP2tv20vi&#10;BF8S9J/ZC/Yu0ObxP8VPEOqRafFHp1qt01ncSEbII0YFJJzkZ3ZSMAluc7aP7Qf7X/xm+Mvxoi/Y&#10;c/4J7eBb7xl8QtaW4sZLvRVLy286Kzypb8hd8cUcrPMxCRgZzlWI/Y7/AIIMf8EHPAv/AATE8BL8&#10;b/jaLXxJ8ePFVjnXtalZZ4/D0cmWewspCCSxzia4BJlZcLhB8wB4/wD8Ef8A/g128Cfs6eINP/av&#10;/wCClOo6f8VPitL51zD4XvnOpaJo0kigJJMZ1/4mF2gMhLuDDG7gxqzxRzn9gkjXYoZOlJFG0Y+Z&#10;s0+gAooooAKKKKACiiigAooooAKKKKACiiigAooooAKKKKAE2L/dr50/4KRf8Euv2R/+ConwfT4W&#10;/tOeADc3Wm+dN4X8U6XK0GpaFdPE0fmwyKRvT5gzQSh4ZCiM6Fo0ZfoyigD+Vn9rD9jj/goZ/wAG&#10;+Pjmxg+J2oyfEf4C6try6do3iq1hZYiPLMvlrC0rnTbhg0rCFnKStbybWZVLV7/4E8efDP8AaA+G&#10;dt4t8K3lprnh7XLNl2zQhklU7lkhljYHBB3KykE5BBFfv38b/gh8Lv2j/hZr3wQ+N3gew8SeE/E2&#10;ntZa3oupKxjuYW7ZUhkYEBldSrowVlIZQa/mi/b6/wCCbf7YH/Bv18dNa+KnwX8La18R/wBm3XHW&#10;c6pJHIw0gPJHEkGpSxx7LO5WWSOKO4K+VcLIgGJCY4wDzzUfh5+0R/wSA+PWm/t6/wDBOrxNqEOn&#10;6TuHinwrdSPcW72LH95b3CbibqyZTzuzJAyJMr71Ekf9FX/BKr/gqn+z3/wVg/Zyt/jR8GdQj03X&#10;tMS3t/HngW6vklvfDl86btj8K0tu5SXyLnYqzLG/COkscf43fBD44fDb9pX4bW/xC+HWoC80293Q&#10;XVncqvnW0oQGS3nQEgOqsCVyQQQQSpDH528LfFj4/wD/AAQl/bRsf2yf2ZtZ8/4Z+MNWW18c+C/s&#10;+63kt3keR7RogUQbFLvayh1ZHVkb5CwlAP6vKK83/ZP/AGs/gL+238C9D/aN/Zt8d2/iDwrr9vvt&#10;buJSkkEgOJLeaM/NDNGwKsjAEEdwQT6RQAVW1e0GoadNYmTb50TR7tucZGM/rVmqusvdppk7WGfO&#10;8lvJwAfmwcdfegDz39jH9nlv2Sf2TPhx+y+3i7/hIP8AhX/gzTtA/tz7B9l+3/ZbdIfP8nzJPK3b&#10;d2ze+M43HrXpleV/sPX37QOp/sefDLUv2r0mX4m3HgfTZPHy3FtbwyDVzbIbrclsFhQ+bu+WMBB0&#10;UAV6pQAUUUUAFFFFABRRRQAVHccxY4696kplxzEaAPJf2adV/aK1D4ofGy1+N0Vyvh+z+JkUPwtM&#10;9nBEraF/YWlO5jaJQ0q/2g2ofPKWfO5QdioB67XmPwA/aQsfjn8Q/i18P7PwrNp7/Cv4gR+F7i6l&#10;uxINRd9H03U/PVQo8sBdRWPaSxzEWz82B6cTgZNABX51/wDBxR/wWQj/AOCWf7McPhT4O+ILZfjR&#10;8QoZrbwRbtYrdf2TbLtWfVZUY7F8veBCJFdZJsZjkSObb9xftAfHb4W/szfBbxN+0D8afFcOi+Ff&#10;CGjzaprmpzZPlQRLuIVR80kjHCpGoLSOyooZmAP8ufw48e/Ej/grZ/wUK8af8FIvj7eXd1o2k6/5&#10;HgHSNRt41FlbxyO9laJ5JVQLONo2JwxeSTezM5diAdT/AME/P2PdR+DWiXnxr+MzR6p8Q/F0jX+o&#10;310rPcWKTEu8TSPz5rsxaVgBlsqSQoY0P+ChP7ZOt/DO2tf2c/2fJ7nU/id4ou4bKKw0a1NxdWSz&#10;rtjSNI8t9qlZ4xFGFLEPuGDs3dt+3r+1TZfstfBG61rTb+OPxRrUUlr4XhKbm8/aoa4wUZSIQ6vh&#10;gFY7VPLCvuf/AINqf+CIPh34GfDrRv8Agpb+1zokuvfGTx3anVPDVrrirN/wi9jOzmO5Uh2WS7uo&#10;THMZWw8UcixqEbzdwB7z/wAECf8Agi1Zf8EqPgrqPjX4u6rb698Y/iBbwz+MtTSOKRdIj+//AGbB&#10;PtLyAOQ0rlyssiKygBFJ/QxYURtyiiJfl+ZOadQAUUUUAFFFFABRRRQAUUUUAFFFFABRRRQAUUUU&#10;AFFFFABRRRQAUUUUAFY/jfwP4O+IXg7VPAfj3wzY6xoms2Ulnq2k6pbLNb3dvIpV4pEYFWVlJBBG&#10;DmtigjPBFAH8tv7f/wCwB+0d/wAG737Rv/Cc+Bn1Txx+zf421JYdP1K6kV5rSYgt9kutoRI79EjY&#10;pKFWK4jHG1lZYfZtJ1P4VftL/CCHUoLe21/wn4o08nybmFtk0LEjDKwDKVZT2BVlz1UY/fD9pr9n&#10;T4V/tafAbxV+zb8a/Dv9peFvGWjTabrFqmFcRuMrLGxB2SxuFkjfBKOisORX8v8AafDz4i/8EY/+&#10;Civir/gnP8f9euLrwhrF/HdeAfEFxu8qe0nkcWV2BkLEJ1zDPtBVLiEjdtRnIB6R/wAEhv27PHP/&#10;AAQj/b5X9mX45eK9Qu/2e/itqSf8TCSBI7bSb6UxQxarulZVTyR5UV3sc5g2SbXaOGM/03WF7bah&#10;ax31lcxzQzIrwzQsGV1IyGBHBBHII61/NL+21+yvo/7V/wAGbrwiDDD4g07zLvw1qDIvy3O3/VMx&#10;UlYpTtV9uCPlb5tuD92f8Gs//BVzWv2nfgTqX7A/7THiq4/4Wt8IWNvpsut3pa917R/MkHJmlaSW&#10;ezdTBINqhYjanLMZCoB+ulVtWujY6dNeiLf5MLPtzjOATirCHKKfamXT28dtJJebfJVCZN44245z&#10;QB5z+xv+0Lb/ALWn7KXw7/aetfCr6HH8QPB2n6/Ho8l4LhrIXVuk3kmUKnmFd+N21c4zgdK9Krlv&#10;gf4j+EPi/wCD3hjxT+z/AHGjy+B9Q0O2uPCcnh+3WKxbT3jDQGBEVVWLYV2gAADGAK6mgAooooAK&#10;KKKACiiigApk+THxT6juP9X070Acp8M9b+DGq+J/G1n8LZdCbWNP8TLb+PV0i3jSddW+w2sii7KA&#10;F5/sb2eGfLeV5QzgKB1z/dOfSuA+C/7PXgv4K+NfiR498LapqlxefFDxpH4l16LUJo2it7pNMsdN&#10;CW4SNSkXk6fCxDl23tIdwBVV5v8Abx/bN+GH7Af7Jvjj9q/4v3a/2X4T0mSa208Mwk1W+b5LSxj2&#10;q5DzzNHFuKlU3l3wiMwAPxy/4OmP2+Pi1+0N+0RoP/BFj9moxwQsbDWPidqS3bxtLI8Znt7KUpJt&#10;FrHA8V5Irozu5t9mCuJOE+FXw48Ffs7fBrS/h3ol0lvovhrSyJry8kSMFVDSTTyNwqlnLyM33QWJ&#10;4HT5m/4JxeDfF3x3+NHxK/4KM/Fyw2ax8RvE2qXmmr5cXlvJd3slxfTqAgwfO/dKVCAASjaQwxpf&#10;8FQfjJ4zu9P8NfsbfBG0vdS8afEzU4LEadpau9xNDNKIIrVFXl5LmZxGFGcqsikfOpoA9F/4I2/s&#10;gj/gs9/wVr1T9oH4r+FJNU+CfwYaK5ht7xYXstQu45f+JfYPGc+ck0izXcq7XQxxeVIQssYb+muO&#10;Ly2z/nrXzJ/wSX/4Js/C/wD4Jb/seeHf2cvBVtb3mvGMX3jrxQtuqza1q0mWlkLBVLRR7vJhVhlY&#10;Y0zly7N9PUAFFFFABRRRQAUUUUAFFFFABRRRQAUUUUAFFFFABRRRQAUUUUAFFFFABRRRQAUUUUAF&#10;fnz/AMHF3/BKu0/4KZ/sSXV/4K04N8SvhfDfa74DkWEySXwMIa60tQZERTciCAB2DBXhj4ALGv0G&#10;pjQoT5mPm9aAP5e/+Cav7SeoftCfAddN8Y6lJceKvCdz9g1xrgKssqEEwTELj7yBkJIBLQuTnkni&#10;/wBozVPjT/wTX/bF8I/8FSP2UXt7W40vUo4/FmlrZ7oLwS7knFyiqFaC5jJjdiyusrI6MJNrp63/&#10;AMFyP2GdS/4Iv/8ABRPRf22/2fdGs7P4P/GLWLlNW8P2schh0m7LJNfWgjRESGNw7T2iKzbTFKgQ&#10;RxBG7/xh4U8B/HT4Y3nhXxBbQ6r4f8SaXtYrhllhkTckqHBwwyro45VgrDBGaAP3V/Y+/aq+GH7b&#10;H7Mfgj9qn4NXjTeHfG+gw6hZxyyI0tpIfkmtJvLLKJoJllgkAYgSQuATjNeianapfWMtlK7Ks0bI&#10;zL1AIxx+dfz+/wDBp5+1h4l/Zl/bK+KX/BJj4ta9INLvri51r4frqcjKy39sVEyQp5Z+W7sjHdAl&#10;kUCzyqs0xNf0AaxBPdabNb2smyV4WWN9xG1iCAcjpzQBx37MPwD8H/srfs7+Cf2a/h9qWpXmh+A/&#10;DNloWk3esTRyXc1vawrDG8zRpGjSFVBJVFBPRR0ru68v/Ym+Gvxf+Df7Ifw1+E/7QPjL/hIvHHhv&#10;wTpuneLtf/tSa9/tHUIbdEnuPtE6rLPvcFvMcBmzkgGvUKACiiigAooooAKKKKACmzEBef71Oplx&#10;kx4AoA8q/Zx+G/xt8DfEz4zeIfiv43k1bRvFfxIi1T4e2cmrz3I0nSBoml2rWypIAtsDe217N5Ue&#10;UJnL53SNX5E/8HlH7W8epeEfhP8A8E2fhzdteeIvGPiRPEPiSztWdpILaMm20+Ap5ZEhuJ5Z3Gxw&#10;6fYl3IRMhr9bf2afjl8Sfir8U/jd4K8c+FrSw0/4e/E6LQPCl1b2c0TX9g2haTftNI0jssri5vbm&#10;PfGFTbEq43KzN/OJ8Svj4f8AgpV/wXh+Kv7V+j2kzeEPBE8+leE5m8xozaWqnT7aXLQxMhudtzdi&#10;GVd8fmsmW8rdQB9AfD/wpp/wy+G+i+B7V9tp4f0O3sYzlmAjghVAeeT8qjrz1rM/4Nj/ANnO/wD2&#10;/v8Agpv8Rv8Agpb8Tbm6k0D4Uqtl4Ht38wRvfXaTQ26oxQKUt7NJWkQbHMt5A56uG8o/4KdfHH/h&#10;S/7K2radp+1tR8YFtDtBuX5I50czvgjkCLeuR91pF5HFfs1/wbsf8E/Zf2Av+CY/g7wx4qt7dfGX&#10;jrPi3xg9v5LiGa7RPs9qJI1BcQ2qwK2WkHmmYo2xlAAPuwAAdKKBwMUUAFFFFABRRRQAUUUUAFFF&#10;FABRRRQAUUUUAFFFFABRRRQAUUUUAFFFFABRRRQAUUUUAFFFFAHzX/wVv/YG8Mf8FJ/2CfHX7L+s&#10;edFq15p51HwbfW9wkTWuuWytJZsxdWXynkHkygjJhmkCsjbZF/nj/wCCTvxy1rxl8JtV+A3jeadt&#10;e+Ht4LQfarhZCbNmkWONWzkiJ0ePHKqvlAHBAH9V033OfWv5kf8AgrJ8ItN/4J3f8HDt94j0mzXT&#10;PCPxyt4dbW3gf5BNqTNDcOw89shtUgeZi4VVErBIwqoaAPK/29ta+I/7Hf7VHwk/4KVfBq/WLVfB&#10;fiSyS6t1knjFw8MjzLFKYZEZ7aeET200YdN0blMkSkL/AFJfC34t+H/jH8EPD3xx8BTw3Wl+KPC9&#10;rrWjyRTCVJIbi3WaPDIcOCGHKnB7Gv53/wBtj4J3Px+/Zm8VeANMiEmqNY/bNHVlGXuoCJY4ss6q&#10;N+3y9zHavmbiDjFfff8AwaX/ALa118f/APgmLN8DvHHiiTUPEfwR1mXRpIbm6eS8j0ebfc2HmeZK&#10;zbEH2i2iACRpFZpEg/dMaAP0B/YY+MXxL/aE/Y2+F/x0+Mvhi30XxZ4u8C6Zq/iTR7OymtorK9nt&#10;kklhSKd3kjVXYgK7MwAwSTzXq1cT+zh8c/BP7TnwE8H/ALRPw1S8Xw/438O2et6Kuo24inFrcwrL&#10;H5iBmCttYZAJAPc121ABRRRQAUUUUAFFFFABTLgZj60+mXGfL4oA+LP+Cnv/AAUu+HnwE/4J7/tQ&#10;/FHwRHqE3iD4TK3gySOSzjVU1/U7KwNnJHvcCaGP+17SaQjB2xyhQSoz+Ff/AASD+GFr4O/ZbPxC&#10;eGP7d4w1ie5mutqtI8MLtAiEgBiAySkKScGRiPvEH74/4O7r74F/Aj9hBvh94C0XTYfFHxr+OFrr&#10;3iZV8QM11cXen6RHbyXQtnZzhYI9OhcRiNE8yJmBaX5/A/2fvCVz4A+AngvwTqBt/O0jwnp9rdPb&#10;DEbSx2yLIw4BILAtk4JPJAJNAHz18SPhN/w3r/wWR+AX7E6br/SbfXbKbxVZx3SxeTYtKt5qOJFD&#10;MkhsLYbQ38Xl4xvyf6r7SOOG3WGGJY0RdqoowFA6D2r+d3/g1U+FWu/tXf8ABVv46/t3eKtShWPw&#10;Do402zsVuMTLNqcssFoBsiCSxRWWm3MbMSrF2hbDkuR/RJCjIm1j3oAdRRRQAUUUUAFFFFABRRRQ&#10;AUZormfjN8VPBfwL+Evib42fEjVfsPh3wf4fvNa168WIuYLO1geeZwq8sQiMQACT0FAHTbh60Zr8&#10;p9N/4Lb/APBU/wAafBOb9uT4e/8ABG6Sb4DwWc2tR6nffEeKPXr7QISzPqMdn5IYboVMqptYFVyr&#10;OpVz+jf7Mv7Rvwz/AGsv2f8Awj+0h8INQlufDfjLQ4NT0mSdAsixyLzHIASFkRtyMuThlYdqAO9z&#10;RketfJv/AAVo/wCCkfib/gnZ8Ovhze/C/wCC9n8RPG3xP+KOn+DPC/hC68RDS/PmuY5j55mMUmFS&#10;RIYySuB9oUkgVifs0/tX/wDBXX4h/G3QfB/7R/8AwS18O/D/AMFXkso1zxdZfGa21OXT0EMjIwtk&#10;t1aXdIEQ4IwGJ7UAfZtFIzBF3NVe41fS7R0iu7+GFpOI1lkClvoD1oAs0VDJfWsW3zJlXccLz1Pt&#10;TYdW0y5uJLS2vopJY+JIo3BZeccgdKALFFV7XVtNvvM+x3sc3lnEnlyBsH04qwDkZoAKKKKACiii&#10;gAooooAKKKKAEZVcYYV+M/8Awee/s3p4u/Yw+Gv7Veg6af7W+GfjprKa8WTHl2GoxDdlMHeftNra&#10;YJPyhn67zn9ma+ev+Crf7LOl/tpf8E6/jB+zZqN2LebxF4JupNJuZLloo4dRtMXli8jKrN5QuoID&#10;IFUlkDAdRQB+LnwP+JGlfF74O+GfiZoupJdRa1otvctJHKjFZSn72NthKiRJN0bgfdZWGBiuX/4N&#10;4PHl1+yR/wAF8/iH+zBqev8A2fwz8UvDOp20Olf29Lb2ck/7rVbKXyZOLq4igF1bJ/Ggurgq5G9X&#10;8d/4I6fEC/8AFX7Llx4Mv/u+F/EFxbWrbxkRS4uMYABH7yWTBJY5PUYArL/as8daf+y//wAFTf2c&#10;f2qtX1PVNF0fT/FGly+ItZ0eZzO9ja6lEb6FURwXBtLh42j+USJMUOQWFAH9TXwK+G/wu+Dvwa8M&#10;fCn4I6Vb2Pg/w7odtp3hezs7x7iKGxhjCQokrs7SKEUAMzMSOSTXWV5l+xh+zx/wyR+yZ8Of2X/+&#10;Ev8A+Eg/4V/4M07QP7c/s/7J9v8AstukPn+T5knlbtm7ZvfbnG44zXptABRRRQAUUUUAFFFFABTL&#10;jPlcA/hT6bLnbQB/Ml/wcz/CPxF4V/4LD+A/hBrXjeC+8PfEnxNY+OrWGDSPIudIuNT/ALN0C5tz&#10;KZXFwvl+G7aZW2R4MzqVOAx9L+N/iv8A4QP4K+L/ABx9g+1/2L4X1C++ymXZ53k20kmzdg7c7cZw&#10;cZ6HpXl//BW9fH3i7/g6EvdG+MVu19pmnWtm3g23v4Y2jhsYtAa4haMKP4bzzpFZvnDjOeBU/wDw&#10;Uj1fU9F/Ym8eXek6lNayvY21vJJbyFWMUt5BFImQR8rxu6kdCrEHgmgD7k/4MuPhde+Ff+Cd3jz4&#10;mXX2Fk8VfFCZbVrcHzxHa2VtHtlO0cB3cqAxHzN0JIr9ia/On/g1S8F+F/Cn/BEb4V67oOmfZ7rx&#10;LqniPUtamMzt9pul1y9s1kwxITEFrbptUKv7vdjczE/otuX+9QAUUm9f7wpQwPQ0AFFFFABRRRQA&#10;UUUUAFUPE2g6F4p0G68OeJ9HtdQ06+haG+sb63WaGeNhhkdGBVlI4IIxir9ea/tg6b+0nrX7MnjT&#10;Rf2PdT0Wx+J17oU1t4N1HxFKUs7K8kwguZCIpc+UrNIqmN1ZkUMCCaAPib/grF/wUaHh/S7r/gkl&#10;/wAE1fDVv4w/aC8c6HNoNrofhtkjtPAmmy2zJLeXUqkR2jxQMGjjONp2ORjaH+uf+Cfn7KGm/sNf&#10;sZfDj9k7S9WF+vgnw1DY3V8ucXN2SZbiVc8hWmklYDjAI4HSvzN/YL/4Jw/8HA3/AATu8F6loPwR&#10;8EfskahrviDUJ7/xZ488Ua1r15rmvXMkhcvdXPkKSBwAihU+UMQXLO32l8df2gf+ClH7NP8AwTk0&#10;P4s/EHwZ8MNY+OEfiqw0/wAS6L4emvJNHuYbzWTaQxWCvtmmuWgmtAIzjdKXAyMZAOB/4K6f8E5f&#10;23f25v2uv2dPiX+zR8YvCHgfQfhPqmo6pfeINe03+0LvT7+UReXc29jJGYbtlWIbVkdVD4JyuQeH&#10;X4sf8FKf+CWP7bvwW+Ef7Wf7alt+0N8Lvj34ml8NJqmqeBrTQdU8Mav5YaFoxaM6zwuSMhiMDcAF&#10;IDN7d/wU1/Y1/bP+IvxW+Hf7bX/BPf4q6bp/xP8AhhFeWn/CE+MLqZdB8VabdIVmt5xEfkmXJMbk&#10;YyeqEBh5f8Jv2Ff+Ck37a/7ZXw4/ax/4KuW/w78KeH/gpNNqHw9+Gvw3v57wXusyjab69nkGAkYV&#10;CiIx3MoyAMhgD9EfF+vQeFvCmpeJ7q3mmj02xlupIYFLPIsaFyqgAkk4wBg5NfjH/wAEzP8Aglp4&#10;C/4LRfsvXn/BSn/goD8b/iNrHxA+KWu6pdaNb+GfF91pth4RtormWC3gsoVcrhPLDDflQNowSGd/&#10;2rnRZIWjZNysMMu3OR6V+WXhH9jX/gtz/wAE1tJ8Rfsr/wDBM6H4P+MPg3qWuX1/8Orzx9qFxb6p&#10;4Gju5DI9m64K3cMMjs8bHzGYbtwGQgAPFv8Agrt+z7+1n+z/APstfsR/sneP/wBsnWPEXjZf2grT&#10;Qv8AhZ1ik1neS28m5bZ5BJLK0ssSMo3uzbjGpIzmqP7bn/BLPTP2Df27v2Y/hR+wR+0T8UvCM37R&#10;Gsa54O+LGqX3jWW+utQ0gQWst3cQvOrCC78h7pllQApKY2TYVyfcvFH/AARA/a2X9nj9lH4bzfH2&#10;z8deLvhR8dLb4gfFbxR4u169c3rEo08Ni0scjuse0Rxq/lBgm8hC7KPqP9uH9in4wftGftw/srft&#10;FeA7/RItB+Cvi3XtT8XQ6ldyR3E0N5YJbxC2VY2EjB1OQzIAMHJ6UAfHXwx/Yo+Hn/BKP/guv8Bf&#10;hD+yn498bJ4N+NHw78UJ4w8NeI/FlzqEElzp8AniuV8xuXLFfvZ24bbjca/XVPuDHpXyZ+0f+xJ8&#10;YPix/wAFVv2df21fDF/oieEfhV4c8U2HiW3vLyVL6SXUbVYoPIjERR1DD5izqQOgPSvrNM7Rn0oA&#10;WiiigAooooAKKKKACiik3qDgsKAFqverHKhgmiWRHUq0bAEMp4IIPap9y/3hSN5Tff2/jQB/I7+w&#10;7ql1+zz+3j8eP2Y/FPhvbrn/AAsK6024W1mT7NZtp1/fwTgMM7vnlQKANpUMcjCg2v8Agtj4Llk+&#10;G3gP4qQawI5NF8RTaelm0OfNN3CJhLuLYGz7EBt2kHzOo24PX/t0fDbRP2d/+DnX4n/Df4e315/Z&#10;uv8AjJtb1H+0HSWR59V0ePWrlA20bYxd3T7ABkIqKWbDFtf/AIK06AusfsaardjR2un03WLG6SRY&#10;Sxtv3vltLnHy/LIyluOHI70Af0af8E+vGPxm+In7DXwi8f8A7RV611481z4c6PqHi65e3ghM2oTW&#10;cUkz7LdViTLsTtjUKM8ACvYK+V/+CIPxH0L4rf8ABI79nvxf4e8SHVo1+GGm6fd3zM7Mbyzj+x3U&#10;ZL8lo7iCaMnoShwSME/VFABRRRQAUUUUAFFFFABTZVLLgetOpsjbRmgD+aP/AIKZeItQ+Ln/AAc/&#10;+Mlu7eGzXwD4ftbSPy8ubyP+w4uTnGxs3x9RiP1ORyH/AAVc8Rz6B+xZ4gso7VZF1bULGzkLMf3a&#10;/aFl3D1OYgPoa6H9u1Z/Df8Awc/fGJdet5rNta021/sn7TCyfbB/YennMefvDEM3I4zGw6iuQ/4K&#10;52l3efsbahLbWskkcOvWMkzxRlhGu8rub0G5lGfVh3IFAH6I/wDBND9pP9vr/gn1/wAEpP2ePhH8&#10;CP8Agk34++M2k6p4Fm8QL4qtfGmj6bFu1S8m1ZES3hmvJPJCahGqyTGCSTY5MMZBVfNfj1/wXr/4&#10;OJvC1xJ4N8K/8ER9U0LWbG4jkvNQk8A+INfs3haIvsR7MxxlvnQlllYKVZSu7O39Nv8AgjJ458Hf&#10;En/gk/8As5a/4H8QW+p2Vv8ABnw/pk11aNlUvLGxisruA/7cVzbzRMOzRsPr9NmCM0AfyHfHr/g6&#10;H/4LPfHO71mK0/aft/A+j6xHHGNA8BeFbGyjsQiID9nu5Ypb+Muyl2b7STudgpVMIP6EP+CWn7ZX&#10;7S/jf/gnb8GfGHjX9j34y+PdY1L4eabcal40XxB4UcazM0ILXWbzXYpzvPOZY0f1UV9kePvhj8Of&#10;it4Zm8FfFHwHo3iTRrhka40nX9LhvLWVlYOpaKZWQlWAYZHBAI6Vc8K+E/C/gXw9Z+EfBXh2x0jS&#10;dOt1g0/S9MtEt7e1iUYWOONAFRQOigACgDyj/hqL44f9I4fjP/4PPBP/AM0dH/DUXxw/6Rw/Gf8A&#10;8Hngn/5o69nooA8Y/wCGovjh/wBI4fjP/wCDzwT/APNHR/w1F8cP+kcPxn/8Hngn/wCaOvZ6KAPG&#10;P+Govjh/0jh+M/8A4PPBP/zR0f8ADUXxw/6Rw/Gf/wAHngn/AOaOvZ6KAPGP+Govjh/0jh+M/wD4&#10;PPBP/wA0dH/DUXxw/wCkcPxn/wDB54J/+aOvZ6KAPGP+Govjh/0jh+M//g88E/8AzR1m618ePir4&#10;kihg8Qf8Ey/i5epb3kV1brdap4HkEU8bh45VDeIjtdGAZWHKkZHPNe80UAeKp+0/8cVOT/wTh+M3&#10;4a54J/8Amip//DUXxw/6Rw/Gf/weeCf/AJo69nooA8Y/4ai+OH/SOH4z/wDg88E//NHR/wANRfHD&#10;/pHD8Z//AAeeCf8A5o69nooA8Y/4ai+OH/SOH4z/APg88E//ADR0f8NRfHD/AKRw/Gf/AMHngn/5&#10;o69nooA8Y/4ai+OH/SOH4z/+DzwT/wDNHR/w1F8cP+kcPxn/APB54J/+aOvZ6KAPGP8AhqL44f8A&#10;SOH4z/8Ag88E/wDzR0f8NRfHD/pHD8Z//B54J/8Amjr2eigDxj/hqL44f9I4fjP/AODzwT/80dH/&#10;AA1F8cP+kcPxn/8AB54J/wDmjr2eigDxj/hqL44f9I4fjP8A+DzwT/8ANHR/w1F8cP8ApHD8Z/8A&#10;weeCf/mjr2eigDxj/hqL44f9I4fjP/4PPBP/AM0dfnx/wcn/ALfX7YvwX/4J6WvjH4OfCL4yfBHW&#10;G+I2m258ZSeJNAiDQtb3Za13aVrF1P8AOVVseXs/d8sDgH9bq534j/CL4VfGPQf+EV+Lvw10HxVp&#10;f2hZxpniTR4L63EqghZPLmVl3AMwDYyMn1NAH8r/AOzd/wAHUX/BcbR/Hdr4Yi+IOh/FzUNcaHS9&#10;C8L698N7WSWW7kkVYhbppEdpcTTu2I1UvIGL8IWwR+iP7OH/AAXW/wCDgbx7c2Hh3xn/AMEKtd1i&#10;6sys+v3kXh/WPDiXNv5wDLB/aKtGsmxgoXfIcjdt25A/aPw/4Y8O+E9EsvDPhfRLXTdN02zjtNN0&#10;2wt1ht7W3jUIkUcaAKiKoCqoACgAAAVc8le5NAH8tP7ffx9+On7SX/Be7wL8Sf2h/wBkvWfgv4ib&#10;wlb2v/CGa7rceoTiCOzv9lx5scaLh8nC7cjb15rrv+Cj/wDyZL4+/wCwbB/6VQ12H/BdtQn/AAcv&#10;+Bwo/wCad6f+P+iajXH/APBR/wD5Ml8ff9g2D/0qhoA/Wv8A4Ncf+UFHwM/7mb/1J9Wr7/r4A/4N&#10;cf8AlBR8DP8AuZv/AFJ9Wr7/AKACiiigAooooAKKKKACkZlUZY0tNkUuu2gD+b3/AILSMp/4OgNG&#10;IPy/8ILZ4/8ABJeVxn/BTgqf2G/HZU/8u9h/6cLau1/4OW9Mg+B3/BwD8Hfib4Z16a3u/Fvg3QJN&#10;amvGjaGGOTUb3S5lTKjajWqHJYkhmZgRwFd+1n4OTx7+zD4+8LtoralNceEr6Sxs1Usz3UcLSwFQ&#10;OS4mSNh7qPxAP1A/4NcTn/ghV8Dcnn/ipv8A1JtVr9AK/KH/AIM6fidZ+Mf+CUd54EHim6vrrwj8&#10;StVtZLC4aUrp0U6QXSRR7xtCM00shVCRukYnDMc/q9QAUUUUAFFFFABRRRQAUUUUAFFFFABRRRQA&#10;UUUUAFFFFABRRRQAUUUUAFFFFABRRRQAUUUUAFFFFABRRTZJlj60AfzO/wDBYDxh4p+Iv/B0fqnh&#10;+40uBrfwPo+lafayWkT7vsreHUvTJMSxBbzr91yAo27BjILNi/8ABULxJH4d/Yq8WpJatL/aBtLN&#10;cNjYWuYzuP8A3z+teZ/swajZ/HD/AIK5ftN/tJeGvD8n/CP6h468S31jcagsS3Fo2o65LPbqUDMV&#10;kMMcwYoWUbSC3zLu0f8Ags/4jfTf2X9H0O21VIZNS8ZW6zWvmANcQJbXLt8vUqsghJI6Er6jIB+8&#10;P/Bub8KPEXwY/wCCKnwD8IeKLyzuLi88M3euwyWEjtGLbVNSu9Tt1JdVPmLDdxq4xgOrhWdQHb7Y&#10;ryL9gHwT4c+G/wCwz8HvAfhCye30vSfhnodvYwSStIUjWwhwNzEk/UmvXaACiiigAooooAKKKKAC&#10;iiigD8P/APg9Y+EPi6++EX7P/wC1BpNm1xpPgHxfq2mavCkL536gllNC5cAqig6ZInzdWlXGcGvJ&#10;fDmv6V8UvhlYeKNDuf8AQfEegxXVnNsb/U3EIdGwwU/dcHBAPqBX6Gf8HSvwP1H41/8ABGP4mXeh&#10;aPrGoal4LvNJ8S2dlo1uZWMcF9FHdyzIEZvIhsp7q4dht2CDezBEcH8m/wDgm98Q5/iP+xr4MvLy&#10;+We60mzfSbjZCYxGLaRooU6DcRAsOSM5JPOd2AD6U/4MrPi3D4fX9ov9j7XNY0uK80PXtN17R7GT&#10;MWpXit9osr6Uxs5zDCbfT1+VRse6wzNvQL+71fzEf8E2/ifo/wCwf/wcfeFtQ1NrrTPDXxmzoRa0&#10;muVimu9VVY41kVEfzw+qRRnacRo0quWQRkj+nO2OYs+/pQBJRRRQAUUUUAFFFFABRRRQAUUUUAFF&#10;FFABRRRQAUUUUAFFFFABRRRQAUUUUAFFFFABRRRQAUUUUAFcn8c/HenfCz4N+LPifq+u2ul2vhvw&#10;zf6pc6pfSKkFpHb27ytNIzfKEQIWYngAHPGa6yvzJ/4Oyf2qfEf7OH/BJ3WPBfg/V7zT9Q+KviKz&#10;8Jvd2MssbCydZLq7i3xyIVWWC2eB1YOkkU0sbKQ+QAfjL/wRqsLrXPCHxG+MWsyzvqXibxTGt8xR&#10;Vhcxo8u5AFGCXupc4JGAoAGDmr/wUy8EeI/2iP2tPgB+y34ENvD4g8UeI49M0u41CYx232jU7+zt&#10;IBIyhmVFeMFmCthWyAcYr379hT4KP8B/2WvCvgq851C4sf7S1dsBcXNyfOaPh3U+WrLDuU4byg2B&#10;uwOf/YO8Ead+2R/wcm/DnwrMsGoaL8KWXWJg17JNCLjTrc3auPK4ikivpIVKk48y3w3LFKAP6eoO&#10;IxinUyAjy8Cn0AFFFFABRRRQAUUUUAFFFFAGD8S/AXhL4qeAtc+GPj7RYNS0PxJot1petabdwrJF&#10;dWlxE0M0TqwKsrI7KQQQQcEc1/Kr+xH4Z8bfsXftx/Gj/gnR8TbK6tZ/DviS9/slbi3ljD/ZpjGL&#10;iNZIldobq1a3uI5WKq0axsoPm5r+sZkR/vLX873/AAdQfAbxH+xf/wAFLPhX/wAFO/A/h5JdD8cW&#10;40rxQ1vZMkY1CyjWF0uJUi2K9xYSgQs7PIfsUxC7YQKAPmD/AIK//Ca9vPhv4Z/aJ8KW8i6v4J1h&#10;FnubeMAraSspV3YLu/dzpFt+YKvnScZav6Vv+Cc/7YPgX9vT9ir4e/tVeANZ+2W/ijQY31RWtTC9&#10;rqUWYL23aM/dMdzHKnGUYKGRmRlY/ib438MeH/i/8MNU8H37GfTPEmhzWrsAVJiniK7hkZU/NkHG&#10;Rx3Fekf8GbP7VC+GNM+M3/BNn4gav9l1/wALa4fE/h7TpYWWS4hJWy1LaPJUjyZYrIkSOXYXXyoo&#10;jc0AfutRQM45ooAKKKKACiiigAooooAKKKKACiiigAooooAKKKKACiiigAooooAKKKKACiiigAoo&#10;ooAKKKKAGyPsXdiv50f+Dor4t3P7aH/BXL4RfsDaDqMM2i/DrSkudehhkiZorq/ZLq83MC+GFjbW&#10;uyORRhnJAKy5P9Anx0+MfgX9nr4M+Kvjv8TdV+xeHfBvh+81rW7rbuaO1toWmk2qOWbahAUcsSAO&#10;TX8s/wCwTqHxB/a+/am+LH/BR7413uoX+seLPEVwuj3V5cSEDznLyRorM2IoIfs1vEgYpGibFwI1&#10;wAfUPxW+Ifh/4KfCjXPiLqyww2Ph3RproQCRIw/lp8kKbiq7nbbGi5GWYKOSK9d/4M3f2RptR8Kf&#10;Fz/gpj8QYVuPEPjvWZPDXh68kaYyW9pHMLvUWy0m2VZ7hrQZZSyGwOH/AHjqPgf/AIK9/FSSy+E+&#10;h/s/eFLpp9f8a6zD/wAS21Y+ZJaxPxlVYcPOYlUMMMUfHKZH9JH/AATP/ZN0P9hr9hD4W/sraHYf&#10;Z28I+EbeLVss583VJibm/mw0suzzbya4k2K7IpfamEVQAD3RFKDBbNOoooAKKKKACiiigAooooAK&#10;KKKACviH/g4I/wCCfPi3/got/wAE0vGHwo+F+i2uoeN/DlxD4m8F2c8a+ZdXdpuMlrE5Riks9u88&#10;UeNoaR0VnRGZh9vUj8ow9qAP5cP+CZn7RVx8X/givw08W2Eln4n+Hnk6Nq1vcRsjNCoKQOytysm2&#10;Jo3U8l4mJxuwOT+PnxD8df8ABMT/AIKHfDX/AIKg/CDw0byzg1mO38XaXFqT2yal+6aKe1dgG8r7&#10;RaB1DhZFWSHeyMRiT0f/AIK1/s6W3/BIT/gtzcfGK0jv7f4V/HprzV47+4sU8mzmurlZNRto3UBT&#10;HbXjRTbVCvHbzxIQ/DS9/wDHP4QeDP2k/g3qnwz8Q3ynTdatEa31C1ZH8lgyvFMjEEHDAcjqM46i&#10;gD+hT4TfFTwL8bvhl4f+L3wy16HVPD/ijRbbVNF1C2kDJPazxrJG4IJHKsPpXRV+Gv8AwaOft/a/&#10;od146/4JL/tFeNP+Kk8G6hPqPw7j1LVpJDNaxnyr7TrbzOAkLIlwkSEEpNcOEAicj9yqACiiigAo&#10;oooAKKKKACiiigAooooAKKKKACiiigAooooAKKKKACiiigAooooAKKKKAChunSivOP2tP2mvhx+x&#10;1+zf42/aa+LesWdjoPgvQZtRvHvLxYBO6jENsjMD+9mmMcMagMzySoqqzEKQD8fP+DvP9vOfW9I8&#10;C/8ABJX4IarHeeJfHWrWeq+PILa/Ki2txcKNNsplX5SZrjNwVcgxrawPsPmoy+OfAT4Q+GfgJ8It&#10;D+FPhWLba6RZKkkzMWa4mJ3SzMT3eQs3oMgAKAFHzR+wja/EP9sP9pH4if8ABTz9oiaC88QeMPEl&#10;4+i/vpJPsskpImEQcnZDFCY7SFSxKRqy4AVc9N/wU+/aak+EfwgX4P8AgfUJm8ZeOo2s7O1sYxLN&#10;FaOwSZtuSymQEwxkLuLF9mGTKgHbf8EW/gZN/wAFTv8AgupJ8bvE2g3c3w//AGfnj1qxuIproWxv&#10;LO726UDKiKqSTXaverCxTelrKp81Y5A/9NFfD/8AwQR/4Jh6B/wTD/YR0DwRq9pKfiF40t7bxD8S&#10;rqaHy3j1CWIFLELvbCWkbfZ8g4kdJZdqeaUX7goAKKKKACiiigAooooAKKKKACiiigAooooA+Qf+&#10;C2n/AATE8Pf8FTP2INc+CNguk2PjjS/+Jn8PfEGpWYcWWoJgmBpAjSRQ3Cr5MjRgkAq+1/LCH8GP&#10;+Cbv7QnjvWbDXP2Sfj1pN7pfxA+GUj2FzY6lbeTdfZ4JPs7RSocETW8gWF8gEho87mLsf6o5ELjF&#10;fz6/8HRP7AHiX9jj9qbwr/wWG/Zh8DtHpWralHb/ABcis7iKO3TUcxRQzPGTuC3sJkhkeNColh8x&#10;iJZwzgHyt+3j8Ifiz8GPiTov/BR/9knxLN4f8f8AgG5hv7290+zE0zLCAFvNrh45BFGAkiSIUeHc&#10;Hyq7W/oT/wCCRX/BTD4af8FS/wBjnw/+0L4UvbO18SRW62Xj7wxDcKZdF1ZMrIhTczLDLt86FiSW&#10;ikXJDh1X8c/hP8U/h1+0f8KLXxr4Vu7PVNJ1izMV7atiVY2ZAJbaVWHUbtpVlGQc4wRn5q0vxb8c&#10;P+CGv7YOh/tsfsm6jqVx8O9X1aODx54JjZ/stxYmQGSxmOCgRw7/AGeVgWhkx97o4B/WGDkZFFef&#10;/sw/tJ/Cr9rj4AeE/wBpP4K63/aPhnxho8eo6XMHjZ4w3DwS+W7qs0UgeKRAzbZI3XJxXoFABRRR&#10;QAUUUUAFFFFABRRRQAUUUUAFFFFABRRRQAUUUUAFFFFABRRRQAUUUM20ZNAEc7FTwxHFfzTf8FwP&#10;2/vGP/BaX9umH9gr9mvxXYSfBP4X6xLcap4js13Jq99D+5ub0TqzrPChMkNrsCpIZGlYujI8f2H/&#10;AMHNf/BaLWPhppS/8EtP2JvEenap8SfiDA+k/EC+sZi1z4dtJ/KVLGNiBCl1dI7ozFi8EW47Y3li&#10;lT43/Ym/ZK8P/smfCSLw15VvP4k1JY5/FGqW7My3Ey7iqIWAPlxhmVRgZyzEAsRQB2SJ8Jv2XPgv&#10;5UP2XQPCfhPTcKrTYWOMHgbpGy0kjnHJ3PJJ1LNkn/BuR+wd8Qv+Ck/7c15/wVq/aO8Pxx+A/h1r&#10;XlfD/S7hi0d3rcKKYPLikVwYbQOLhpVZD9rMZTdtlCfNv7Th+MP/AAUZ/at8J/8ABLv9k3T2vrzV&#10;NchXxhq0MbTW1jh0Dy3Bh3NHbWgLSzEjO5VUDcoD/wBOH7Fn7Jvwm/Ye/Zl8I/sv/BbRIbTRfCej&#10;wWZuEto45tRuFjUTXtwY1VXuJnDSSOFGWY4AGAAD1BEXapK06iigAooooAKKKKACiiigAooooAKK&#10;KKACiiigArnPiz8I/hn8d/hxrXwh+MXgnT/EfhnxFYPZa1omrW4lt7uFuqsp9DggjBVgGBBAI6Oi&#10;gD+Vv9sX9k/4y/8ABvV+3NH4K8Q39nq3wH+KmpTXXhnWIY5D9mtkmRXR1O+ZbqzSWMOoMizRSIwJ&#10;kbEX0B4o8MfDT9oD4ZyaBr1nZ+IfDPiCxVtqSbo7iJsMkiMpGCOCrqQQeQciv2+/bo/YY/Z7/wCC&#10;iX7O+sfszftNeEX1LQNS/fWd5ZsiXukXqo6RX1nK6OIbiMSPtYqwId0ZXR3Rv5qfjR8If2xv+Df3&#10;48X37P37SfhPVPGXwc1C8EngvxtpVufss6ylnDW5ZisE/wAs3m2UjK2+NpEYoRLKAb37Dn7cP7Sf&#10;/Bul+0o1ndx6h47/AGcvHWo79Z0WM5milIA+02+4xpFqUccSgg4huYRtO1lVrf8Apq+AH7QPwh/a&#10;j+EmhfHj4B+P9P8AFHhHxJZ/atG1rT94SePJUgq4DxurBlaN1V0ZWVlVlIr8A7uy+EH7T/wea3k+&#10;x+JPCPiixB+TOy4j3DBB4ZHV1B5w6Mn8LDjw79jb9tX9sj/g3Y+NOqXHhPw7d/Ej9nzxVeedq2g3&#10;V08SQXDhY0uUkVStpfqscSM5jMVzEFQgMEaAA/qhorwn9g3/AIKN/sh/8FHfhNb/ABb/AGVviza6&#10;1C0KnVNBusW+q6PNtUvBd2rHdGyFgu9d0TnmOSRCrH3YEEZBoAKKKKACiiigAooooAKKKKACiiig&#10;AooooAKKKKACiiigAooJAGSao67rWk6FpN1rmtavb2NjY28lxfXl1OscVvCilnkd2wqKoBYsTgAc&#10;8UAXq/Jn/g4E/wCDge2/YztZ/wBhr9h+9h8RfHfxJD9jv77TlNwvg1ZdoQ7QCst+4YmKLP7rAkkG&#10;NiSeR/8ABWb/AIOlJr3xJL+xl/wR/hh8XeMtTu306/8AiY1qJ7GNHts50jEwEsyO5zczqIY/s74S&#10;VWWVfi/9h79h25+DF1dfHr49alJ4i+KXiKaW81TVNSuvtcljLPlpv3zFmluJGd/Nn3EuWIBILNIA&#10;H7DH7Dtz8F5rn48/HfU7jxB8UvEkkl5qupalefapLCWfc8w84ljLcOzv5s+5t5JCkgs0h+3/APtl&#10;aj8DNIs/hD8GJbfUPiN4omS00+zjzLNYLKdiT+WBgyMxCxqxGWw21wpB0P24/wBuTRv2a9Hj8DeA&#10;bdNc+IOtRiPR9Ht1MrWpf5UnlRck5YjZHjMh6cZNfd3/AAb9f8G/OvfBnWbP/go//wAFINHbXPjB&#10;rTx6n4T8Ka/brK3hVidyXlyGyDfkbCkeF+x7cY83HkgHs/8Awbtf8ERrL/gmZ8Dn+MX7QvhrRrz4&#10;5eNoRPrWoW7GeTw5YSRxMujpJuMRdXDNNLCAHdtgeWOKNz+laJsGAxP1pwUA5C0UAFFFFABRRRQA&#10;UUUUAFFFFABRRRQAUUUUAFFFFABRRRQAjqWUqDXn37TX7MnwT/a8+CHiD9nX9onwNa+I/Cfia08j&#10;U9NucgnaweOSN1w0UsbhXSRSGVlBBzXoVNkjSUbXXIoA/k9+LHwS/as/4N7/ANoLVvgF+0Z4HvPF&#10;Xwk8RX32zwv470ezCW+oM67VnjJLLHPsgZJbOVg4MQdGaMq831D4b8T/AAu+PPw+XUtBvdJ8TeHN&#10;ZtdskbwrNbzxsoYxyxOOOCuY3AYcAjjFfvL+0x+zJ8E/2wPgf4g/Z1/aE8EW/iHwn4ms/s+p6dck&#10;jkMHjljYcxyxuqyJIuGR1Ug5Ffz0/wDBR/8A4IWftrf8EbfE+vfte/8ABPDxFfePfgzHHNqHifwz&#10;fKGuPD1t5wRI7m384PqEUaupF1CqyxoshkVI1aVwDw/xT8Df2kP+CZPx90v9uv8A4Ji6rqVjeaVm&#10;PXvCcDSXEc9q7gyQyQ7g13ZSbY98By0bIsqsNitF+yn/AATD/wCDnr9i/wDb18Vx/BL4xaDcfBf4&#10;kSTeTb6H4r1iF9P1Cbzo4Vt7a9cQlrlnkx5EkUbHa23dggfmL+yv+3d8FP2p9IWLRtWi0XxHCqfb&#10;PDeqXSCYMwHMDHH2hNx27lAIONypuXNf9qr9gH4KftS+Z4i1KGbQPFCwhLfxJpUY3nYGEYniOBOo&#10;ZhnlXIUKHAAoA/pwWUM+zbTq/mA/Zq/4Kpf8Fjv+CLk2g+GfiH4iT4y/BLTZLKybTdamkvG07T4i&#10;d1vZ3BYXNiywIyR+aJLaMLGAhC7B+2f/AATo/wCC7n/BPP8A4KWWUej/AAf+Lkfh7xosdv8AbPh/&#10;40KWGp+ZLkBbbe3l3wDqVJt3kKkx71j81AwB9mUUiElQT6UtABRRRQAUUUUAFFFFABRRRQAUUUjE&#10;hSVHagBaZJMsZww/GuO+MX7Q3wQ/Z38NSeM/j58YvC/gvSI42kbUvFGuQWMJVSqsQ0zKDhnQYGTl&#10;1HUgV+Nf/BRf/g7En8a+KLH9nH/gjH4J/wCE28RaldQi6+IviLw/PHZpEyjMVpZXQhkDiR1V7i6V&#10;IoxG+EkDrNGAfqv+3T/wUT/ZH/4J1fCG6+L/AO1X8VbTQ7NUK6bo8P8ApGpavOQxS3tbZPnldipG&#10;47Y05aR0QMw/BD/gpd/wXJ/at/4LcK37Hn7EHwp1z4ffCG81Ew+LPEOoXG641uAKrqt48a7LSBdr&#10;N9mSSRpiU3Mc+XXk+k/sMftCftX/ABZX9pH/AIKf/H/WfiF4hmtvLTRbvVpJvs6+a0iwGUELDboX&#10;kItrdVjBlJVgAyv9QTy/Dr4P+DPNlfR/DHh7S4VH3orGztEyAP7qRjOAOnJH0oA4r9mT9lD4T/sr&#10;+EY9D8AaQjalNaxx6xr00eLjUJF3Hc3J2Llmwi8AcfN1rzb9rz/gof4c+EV63wd+B+mv4w+IWoI9&#10;tZ6fpK/aV0+5LbFSVUyXlzuIhUFiVG7aGBPG3Xxo/az/AOCqvxgf9iv/AIJh/DG/1aPUrOT/AISD&#10;xPLF9k8iz5Es8s8hCWNrtwpaTEsrMsUY3usb/uD/AMEf/wDg3s/ZF/4Je2ml/FbVbJfH3xm+wn+0&#10;PHmsKJI9Kmlh8ueLS4io+zxkF085g07LJIC6pIYgAfOX/Bv3/wAG/Ou/CHW7X/gpL/wUi0iTWvjD&#10;rckeq+E/CmvW+9vCrON63l0r8f2hgpsjKr9j2f8APXHk/slGuxAg7U4AL0ooAKKKKACiiigAoooo&#10;AKKKKACiiigAooooAKKKKACiiigAooooAKKKKACo7u3iuraS2ngSSORdskcigqynqCO4xUlFAH5R&#10;f8FZP+DXT9nH9sW91f8AaH/Y2v4/hL8X5r6XVp5rMSNpWvXmJZP3kYkX7DPJO0bG6hyF2sxhdmLV&#10;+Tvi348/tuf8Et/i+f2XP+Cn3wf1NRZ2sf8AZPiqz23b6hbltsVylyHMd5EyxyEtkThgyyAOGVf6&#10;v64344/s9/BL9pf4fah8Kf2gPhXoPjLw3qkWy80XxHpcd3A/IKsFkB2OrKrK64ZGVWUhgDQB+Avw&#10;s+NXwj+PnhceJvhf4207XNPm3JMsD/vIyOGSSJwHjPI+V1GQynBBBPiP7QX/AAS0+AHxbvZPFXw5&#10;eTwB4gMkUkd9odsDah1IyxtgyKCR3jaMhgHOTu3fbX7cv/BoDpNhr3/C3/8Agk7+0ZqHw31v7VO0&#10;3hPxNrN2bRIXXhLPUIA1zCV+ZNswm8xZFzKhQmT4J+LfxQ/4Kqf8EyvEi+Ef+Cin7JesXXh621IW&#10;jePrLTytpeBm+Rre/gU2c77FZhCTHKRgP5ZyQAdV8EP2yf8Agvz/AMEudNt9O+FXxiuPjD4F05bd&#10;Y/DXiJpddjtIIjBFHbQRTMt5BF5cYjENq/lxp5jAKfnr7Y/Zd/4PNPgDqUFr4S/bs/ZV8WfD3xBD&#10;bpHqGqeFWGpWM8qxKJJhbzCK4tVaUPth/wBIKLgGVyDXx38JP+Ck37I/xceGyg+JcPh/UJY8/YfE&#10;0Ys9p2qSPNY+SSCdv38kg4yOT6f4++FHwb+N+gTaR8QfBWh+IrGZGRmuraORoyUZCySD5onCu22R&#10;SrrnIIPQA/XT4H/8F2f+CPvx90e81jwL/wAFC/hrYx2N0LeaPxprX/CNzO5UMDHFq620ky4ON6Ky&#10;g8ZzxX1RoviPw/4k0yPW/Dut2uoWc27ybuxuFmjkwSp2spIOCCDg8EEdq/l08Wf8EkP2PPETTS6L&#10;4e1jQne1Mca6brUrpG+DiTE/mEsCRwTg7Rx1rhdK/wCCbX7V3wC1W38R/sc/t5eKPDF5Z3UiaZHb&#10;atfaPLZW8ofeFubKYsXO4qwWNA4dySPukA/rRDqe9LuHrX8vHw0/aP8A+Dlf9nnSrzwJ8NP+CgF5&#10;r2myXxu/7R8V6lZ+ILhpHjjUqk+tWs9zHGNgxEGVA25guXZm6P8A4eC/8HTP/R5ui/8AhL+GP/lZ&#10;QB/TJuHrSF1Xkmv5nP8Ah4L/AMHTP/R5ui/+Ev4Y/wDlZQf+Cgf/AAdLNw37Zein/uWfDP8A8rKA&#10;P6YvNj7PXl/x2/bh/Yy/ZfIh/aN/au+HXgad45ngs/FXjKysbi4ESo0gihlkWSZlEkeVRWb94nGW&#10;Gf5k/GvwF/4LCftT6jJc/tW/8FJPFk2l6xq02p6no7eNdTvLazuWMrAwacjRWcKguVVITGkUbEIA&#10;AEpPB/8AwRx+EXnTax8aPi14m8YarcZ869Di0Vum04LSuWCjbkyEHjgYxQB+wv7QP/B2t/wR5+FH&#10;h2PV/hh8UPFXxOvpFYDSfCfg29tGjw8Y/eSanHaoMq7MNpf/AFTA7SV3fAfxr/4Ob/8Agrh+3Vft&#10;4K/4J9/szWfwn0G6mh2+LLqH+1ryAKcszXl3ElkiurI3li3aQAEK75Fcv8PP2CP2QvhVrSeIvCXw&#10;P0r7dGEEVxqkk195TKyssiLcvIscgZQQ6BWHQHtXYePfjh8EPg5pgm+IXxN8P6DDDBKYba71GKKR&#10;1hALpFFnfIygqNiKWyVABLAUAfMVv/wTN+MP7RHjyb41/wDBQD9qTxJ428RalIs+oR/2lLdTu4ES&#10;hXvLgsdgjj8ny441CqkYRwqBa+kvg1+zx8Dv2cNEurT4U+BdP0OKZQ+o33LzThR1kmkJcqACdudq&#10;ktgfMSfnz4i/8FXNC8T6/b/Cv9jz4Sa98QvF+qajHZaLDBpMzx3cjuUVYYIgbi4kZtirGEQt5nXI&#10;2t7n8EP+Ddv/AILJf8FIrtNf/bq+Llp8DfB4jVrXRZrZL67l3QEiQabazomcttc3M6Sp5jgKQClA&#10;HmP7SP8AwU4+CfwkW68F/Cm9Hjbxp5v2Sz03R43mtYrl0BTfMvyyjewUpEzPu3IdjA49R/Yp/wCD&#10;er/goX/wVj1jTf2g/wDgo/4/1L4U/DG70+K88O+GdKWFtS1C3kEbp5NqXZLBWRixnuVefdGqmEqV&#10;Zf1k/wCCfv8Awbz/APBM3/gnjr2n/Er4bfCCTxV4806HFr468d3P9oXds+Ym823hIFtayhosrNFE&#10;syiSRRJscrX3BHH5ZzuoA8j/AGOP2G/2ZP2A/g9a/Az9lL4S6f4W0G3dprk26mS61C5bAe5urh8y&#10;XErBVG52O1URFCoiKvr2AO1FFABRRRQAUUUUAFFFFABRRRQAUUUUAFFFFABRRRQAUUUUAFFFFABR&#10;RRQAUUUUAFFFFABRRRQAEBhgiqPiHwt4a8W6NN4d8V+H7LVNPuNv2ix1C1SaGTawZdyOCpwwBGRw&#10;QD2q9RQB+fP7Zf8AwbOf8El/2vZrvxBD+z+vw28SXEJRNe+GM/8AZcYOyRVL2IBs2+dxIzCFZHKK&#10;GkIyD+en7RX/AAaDftk/AvUn8T/8E0v27hdae1ncSXHh/wAX311ol+rJHC0cMNxZrJBdtNKsuTKl&#10;qkW2EM0gLOv9CNFAH8t3xp+Cf/Bwt+whoWpeMf2hf2SZfG3hjRy8uqeJNB0uDUYbeEWzXEk0h0tt&#10;0NvCkcheeWJY0ZSGflM+ceGP+C03gFZLiP4tfs/eI9DyqmyGl3sV8Zvvb9wmW22AYXGN+cn7uAD/&#10;AFsVyvjv4K/CX4oXkN98SvhR4Z8Qz2sZjtZ9c0K3u2hUnJVTKpKjPJAPWgD+YzTP+CvH7G95Yw3d&#10;5rXiCzkkjDSWtxobs8RP8JKFlJHsSPStnw5/wVN/Ys8RSyxyfFGfTREoO/UtGuED5z93ahyR74r9&#10;9L//AIJAf8EstZ1G41jV/wDgnV8F7i6up3muZ5vhzpzNJIx3MxPk8kkk5rz/AOMH/BvP/wAEZPjf&#10;eWN94y/YA8G2TafE8duvg+4vfDyOHIJ8xNLnt1mPAw0gYqMgYBOQD8Xrr/gpX+xLb20k6/HS0kMc&#10;ZYRx6XdlmwM4A8ocn61zQ/4K3/sYDr4s1r/wQTcfpX7LH/g1y/4IWAZT9hoZ/wCymeJ//lnXtSf8&#10;Eb/+CUfJf/gm/wDBP/w2+nH/ANo0AfzveJv+CzX7Lejz3FtoHhjxdrDLFut7iDToIYZHI4UmWZXX&#10;ngtsOOoBxzh+B/8AgoN+3P8AtS6tJ4I/Y8/4J/8AiPxBrUNqz30Gk6bf649sjskcc7rb28YhjV2w&#10;Xk+QkrkrzX9N3w8/4J6fsKfCXR5vDvwz/Yy+Fuh2E901zLaad4D0+KNpiqqXIEX3iqKM+gFev21u&#10;bcLGiqqKuFVe1AH81vhH/ghF/wAHE37bFx9o+MPjPw/8HdHCyxSadqfij7IHjYxxyp5OlLcPOWXc&#10;yid9v3wGTfg/XnwG/wCDLz9ibwoV1D9pX9pr4h/ETUnjka+k0uGDRLaaYzb1kCZuZQfL+RgZm3Es&#10;4K5Cr+zlFAHiv7IP/BPb9iz9hXwZb+BP2Uv2cPDvg+zt3mk+2W1u9zqEzyuzM0t9cNJczn5toMkr&#10;bUCouERVX2jyY/7tOooAAMD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//ZUEsBAi0AFAAGAAgAAAAhAIoVP5gMAQAAFQIAABMAAAAAAAAAAAAAAAAAAAAAAFtD&#10;b250ZW50X1R5cGVzXS54bWxQSwECLQAUAAYACAAAACEAOP0h/9YAAACUAQAACwAAAAAAAAAAAAAA&#10;AAA9AQAAX3JlbHMvLnJlbHNQSwECLQAUAAYACAAAACEASPze+eADAADYCAAADgAAAAAAAAAAAAAA&#10;AAA8AgAAZHJzL2Uyb0RvYy54bWxQSwECLQAUAAYACAAAACEAWGCzG7oAAAAiAQAAGQAAAAAAAAAA&#10;AAAAAABIBgAAZHJzL19yZWxzL2Uyb0RvYy54bWwucmVsc1BLAQItABQABgAIAAAAIQAe3ceT4AAA&#10;AAoBAAAPAAAAAAAAAAAAAAAAADkHAABkcnMvZG93bnJldi54bWxQSwECLQAKAAAAAAAAACEAyMGo&#10;qCBtAAAgbQAAFQAAAAAAAAAAAAAAAABGCAAAZHJzL21lZGlhL2ltYWdlMS5qcGVnUEsFBgAAAAAG&#10;AAYAfQEAAJl1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0" o:spid="_x0000_s1027" type="#_x0000_t75" style="position:absolute;left:6650;width:14751;height:17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aR3xAAAANsAAAAPAAAAZHJzL2Rvd25yZXYueG1sRI9Ba8JA&#10;EIXvgv9hGaE33ShFbHSVogi2B0FtD70N2TEbmp0N2Y2m/75zELzN8N68981q0/ta3aiNVWAD00kG&#10;irgItuLSwNdlP16AignZYh2YDPxRhM16OFhhbsOdT3Q7p1JJCMccDbiUmlzrWDjyGCehIRbtGlqP&#10;Sda21LbFu4T7Ws+ybK49ViwNDhvaOip+z503gLv687s7fbjktq/77GiPb5efzpiXUf++BJWoT0/z&#10;4/pgBV/o5RcZQK//AQAA//8DAFBLAQItABQABgAIAAAAIQDb4fbL7gAAAIUBAAATAAAAAAAAAAAA&#10;AAAAAAAAAABbQ29udGVudF9UeXBlc10ueG1sUEsBAi0AFAAGAAgAAAAhAFr0LFu/AAAAFQEAAAsA&#10;AAAAAAAAAAAAAAAAHwEAAF9yZWxzLy5yZWxzUEsBAi0AFAAGAAgAAAAhACAdpHfEAAAA2wAAAA8A&#10;AAAAAAAAAAAAAAAABwIAAGRycy9kb3ducmV2LnhtbFBLBQYAAAAAAwADALcAAAD4AgAAAAA=&#10;">
                  <v:imagedata r:id="rId15" o:title="Kreisring 2 Höhe 47 4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3" o:spid="_x0000_s1028" type="#_x0000_t32" style="position:absolute;top:831;width:7778;height:855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EemxwAAANsAAAAPAAAAZHJzL2Rvd25yZXYueG1sRI9Ba8JA&#10;FITvBf/D8gpeim6qRSW6SqktCFKhRg/eHtnXJDb7NuxuTfTXdwuFHoeZ+YZZrDpTiws5X1lW8DhM&#10;QBDnVldcKDhkb4MZCB+QNdaWScGVPKyWvbsFptq2/EGXfShEhLBPUUEZQpNK6fOSDPqhbYij92md&#10;wRClK6R22Ea4qeUoSSbSYMVxocSGXkrKv/bfRgG9vx7X0+x2Pux2T+MHO3GnrN0q1b/vnucgAnXh&#10;P/zX3mgFozH8fok/QC5/AAAA//8DAFBLAQItABQABgAIAAAAIQDb4fbL7gAAAIUBAAATAAAAAAAA&#10;AAAAAAAAAAAAAABbQ29udGVudF9UeXBlc10ueG1sUEsBAi0AFAAGAAgAAAAhAFr0LFu/AAAAFQEA&#10;AAsAAAAAAAAAAAAAAAAAHwEAAF9yZWxzLy5yZWxzUEsBAi0AFAAGAAgAAAAhALLkR6bHAAAA2wAA&#10;AA8AAAAAAAAAAAAAAAAABwIAAGRycy9kb3ducmV2LnhtbFBLBQYAAAAAAwADALcAAAD7AgAAAAA=&#10;" strokecolor="black [3040]">
                  <v:stroke endarrow="open"/>
                </v:shape>
                <w10:wrap anchorx="margin"/>
              </v:group>
            </w:pict>
          </mc:Fallback>
        </mc:AlternateContent>
      </w:r>
    </w:p>
    <w:p w:rsidR="00D22827" w:rsidRDefault="00D22827" w:rsidP="00D22827"/>
    <w:p w:rsidR="00D22827" w:rsidRDefault="00D22827" w:rsidP="00D22827"/>
    <w:p w:rsidR="00D22827" w:rsidRDefault="00D22827" w:rsidP="00D22827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8721B53" wp14:editId="2C8F1E9D">
                <wp:simplePos x="0" y="0"/>
                <wp:positionH relativeFrom="margin">
                  <wp:align>right</wp:align>
                </wp:positionH>
                <wp:positionV relativeFrom="paragraph">
                  <wp:posOffset>295910</wp:posOffset>
                </wp:positionV>
                <wp:extent cx="2798445" cy="314325"/>
                <wp:effectExtent l="0" t="0" r="1905" b="9525"/>
                <wp:wrapSquare wrapText="bothSides"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844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Default="003D7024" w:rsidP="00D22827">
                            <w:r>
                              <w:t>(Skizze nicht maßstäblich)</w:t>
                            </w:r>
                          </w:p>
                          <w:p w:rsidR="003D7024" w:rsidRDefault="003D7024" w:rsidP="00D2282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21B53" id="_x0000_s1029" type="#_x0000_t202" style="position:absolute;margin-left:169.15pt;margin-top:23.3pt;width:220.35pt;height:24.75pt;z-index:25167667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gLgJAIAACMEAAAOAAAAZHJzL2Uyb0RvYy54bWysU9tu2zAMfR+wfxD0vjhxnDUx4hRdugwD&#10;ugvQ7gNkSY6FSaInKbGzrx8lp2m2vQ3zgyCa5OHhIbW+HYwmR+m8AlvR2WRKibQchLL7in572r1Z&#10;UuIDs4JpsLKiJ+np7eb1q3XflTKHFrSQjiCI9WXfVbQNoSuzzPNWGuYn0EmLzgacYQFNt8+EYz2i&#10;G53l0+nbrAcnOgdceo9/70cn3ST8ppE8fGkaLwPRFUVuIZ0unXU8s82alXvHulbxMw32DywMUxaL&#10;XqDuWWDk4NRfUEZxBx6aMOFgMmgaxWXqAbuZTf/o5rFlnUy9oDi+u8jk/x8s/3z86ogSFZ2jPJYZ&#10;nNGTHEIjtSB5lKfvfIlRjx3GheEdDDjm1KrvHoB/98TCtmV2L++cg76VTCC9WczMrlJHHB9B6v4T&#10;CCzDDgES0NA4E7VDNQiiI4/TZTRIhXD8md+slkWxoISjbz4r5vkilWDlc3bnfPggwZB4qajD0Sd0&#10;dnzwIbJh5XNILOZBK7FTWifD7eutduTIcE126Tuj/xamLekrulpg7ZhlIeanDTIq4BprZSq6nMYv&#10;prMyqvHeinQPTOnxjky0PcsTFRm1CUM9jIOIuVG6GsQJ9XIwbi2+Mry04H5S0uPGVtT/ODAnKdEf&#10;LWq+mhVFXPFkFIubHA137amvPcxyhKpooGS8bkN6FmNjdzibRiXZXpicKeMmJjXPryau+rWdol7e&#10;9uYXAAAA//8DAFBLAwQUAAYACAAAACEAQeT/0NsAAAAGAQAADwAAAGRycy9kb3ducmV2LnhtbEyP&#10;wU7DMBBE70j8g7VIXBB1ioJDQzYVIIG4tvQDNsk2iYjXUew26d9jTnAczWjmTbFd7KDOPPneCcJ6&#10;lYBiqV3TS4tw+Hq/fwLlA0lDgxNGuLCHbXl9VVDeuFl2fN6HVsUS8TkhdCGMuda+7tiSX7mRJXpH&#10;N1kKUU6tbiaaY7kd9EOSGG2pl7jQ0chvHdff+5NFOH7Od4+bufoIh2yXmlfqs8pdEG9vlpdnUIGX&#10;8BeGX/yIDmVkqtxJGq8GhHgkIKTGgIpumiYZqAphY9agy0L/xy9/AAAA//8DAFBLAQItABQABgAI&#10;AAAAIQC2gziS/gAAAOEBAAATAAAAAAAAAAAAAAAAAAAAAABbQ29udGVudF9UeXBlc10ueG1sUEsB&#10;Ai0AFAAGAAgAAAAhADj9If/WAAAAlAEAAAsAAAAAAAAAAAAAAAAALwEAAF9yZWxzLy5yZWxzUEsB&#10;Ai0AFAAGAAgAAAAhAKUaAuAkAgAAIwQAAA4AAAAAAAAAAAAAAAAALgIAAGRycy9lMm9Eb2MueG1s&#10;UEsBAi0AFAAGAAgAAAAhAEHk/9DbAAAABgEAAA8AAAAAAAAAAAAAAAAAfgQAAGRycy9kb3ducmV2&#10;LnhtbFBLBQYAAAAABAAEAPMAAACGBQAAAAA=&#10;" stroked="f">
                <v:textbox>
                  <w:txbxContent>
                    <w:p w:rsidR="003D7024" w:rsidRDefault="003D7024" w:rsidP="00D22827">
                      <w:r>
                        <w:t>(Skizze nicht maßstäblich)</w:t>
                      </w:r>
                    </w:p>
                    <w:p w:rsidR="003D7024" w:rsidRDefault="003D7024" w:rsidP="00D22827"/>
                  </w:txbxContent>
                </v:textbox>
                <w10:wrap type="square" anchorx="margin"/>
              </v:shape>
            </w:pict>
          </mc:Fallback>
        </mc:AlternateContent>
      </w:r>
    </w:p>
    <w:p w:rsidR="00D22827" w:rsidRDefault="00D22827" w:rsidP="00D22827"/>
    <w:p w:rsidR="00D22827" w:rsidRDefault="00D22827" w:rsidP="00D22827"/>
    <w:p w:rsidR="00D22827" w:rsidRDefault="00D22827" w:rsidP="00D22827">
      <w:r>
        <w:t>Die Masse von 1 cm</w:t>
      </w:r>
      <w:r w:rsidRPr="00D22827">
        <w:rPr>
          <w:sz w:val="36"/>
          <w:szCs w:val="36"/>
        </w:rPr>
        <w:t>³</w:t>
      </w:r>
      <w:r>
        <w:t xml:space="preserve"> Kupfer beträgt 8,96 g.</w:t>
      </w:r>
    </w:p>
    <w:p w:rsidR="00D22827" w:rsidRDefault="00D22827" w:rsidP="00D22827">
      <w:pPr>
        <w:pStyle w:val="Liste"/>
      </w:pPr>
      <w:r>
        <w:t>b)</w:t>
      </w:r>
      <w:r>
        <w:tab/>
      </w:r>
      <w:r w:rsidRPr="00ED62DF">
        <w:t>Berechne die Masse des</w:t>
      </w:r>
      <w:r>
        <w:t xml:space="preserve"> Kupferrohres.</w:t>
      </w:r>
      <w:r>
        <w:br/>
        <w:t xml:space="preserve">(Solltest du Teilaufgabe a) nicht gelöst haben, </w:t>
      </w:r>
      <w:r>
        <w:br/>
        <w:t>rechne mit V = 273,45 cm</w:t>
      </w:r>
      <w:r w:rsidRPr="00D22827">
        <w:rPr>
          <w:sz w:val="36"/>
          <w:szCs w:val="36"/>
        </w:rPr>
        <w:t>³</w:t>
      </w:r>
      <w:r>
        <w:t>.)</w:t>
      </w:r>
    </w:p>
    <w:tbl>
      <w:tblPr>
        <w:tblStyle w:val="Tabellenraster"/>
        <w:tblpPr w:vertAnchor="text" w:horzAnchor="margin" w:tblpXSpec="right" w:tblpY="829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</w:tblGrid>
      <w:tr w:rsidR="00D22827" w:rsidRPr="009B17EF" w:rsidTr="00D22827">
        <w:trPr>
          <w:trHeight w:val="444"/>
        </w:trPr>
        <w:tc>
          <w:tcPr>
            <w:tcW w:w="3169" w:type="dxa"/>
          </w:tcPr>
          <w:p w:rsidR="00D22827" w:rsidRPr="00D22827" w:rsidRDefault="00D22827" w:rsidP="00D22827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22827">
              <w:rPr>
                <w:sz w:val="32"/>
                <w:szCs w:val="32"/>
              </w:rPr>
              <w:t>6a</w:t>
            </w:r>
          </w:p>
        </w:tc>
        <w:tc>
          <w:tcPr>
            <w:tcW w:w="750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22827">
              <w:rPr>
                <w:sz w:val="32"/>
                <w:szCs w:val="32"/>
              </w:rPr>
              <w:t>6b</w:t>
            </w:r>
          </w:p>
        </w:tc>
      </w:tr>
      <w:tr w:rsidR="00D22827" w:rsidRPr="009B17EF" w:rsidTr="00D22827">
        <w:trPr>
          <w:trHeight w:val="567"/>
        </w:trPr>
        <w:tc>
          <w:tcPr>
            <w:tcW w:w="3169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D22827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D22827" w:rsidRPr="00ED53E5" w:rsidTr="00D22827">
        <w:trPr>
          <w:trHeight w:val="567"/>
        </w:trPr>
        <w:tc>
          <w:tcPr>
            <w:tcW w:w="3169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D22827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22827">
              <w:rPr>
                <w:sz w:val="32"/>
                <w:szCs w:val="32"/>
              </w:rPr>
              <w:t>3</w:t>
            </w:r>
          </w:p>
        </w:tc>
        <w:tc>
          <w:tcPr>
            <w:tcW w:w="750" w:type="dxa"/>
            <w:vAlign w:val="center"/>
          </w:tcPr>
          <w:p w:rsidR="00D22827" w:rsidRPr="00D22827" w:rsidRDefault="00D22827" w:rsidP="00D22827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22827">
              <w:rPr>
                <w:sz w:val="32"/>
                <w:szCs w:val="32"/>
              </w:rPr>
              <w:t>1</w:t>
            </w:r>
          </w:p>
        </w:tc>
      </w:tr>
    </w:tbl>
    <w:p w:rsidR="00030AED" w:rsidRDefault="00030AED" w:rsidP="001A53C9"/>
    <w:p w:rsidR="00030AED" w:rsidRDefault="00030AED" w:rsidP="001A53C9"/>
    <w:p w:rsidR="00030AED" w:rsidRDefault="00030AED" w:rsidP="001A53C9"/>
    <w:p w:rsidR="00D22827" w:rsidRDefault="00D22827" w:rsidP="001A53C9"/>
    <w:p w:rsidR="00FA2C69" w:rsidRDefault="00FA2C69" w:rsidP="00FA2C69">
      <w:pPr>
        <w:pStyle w:val="berschrift3"/>
      </w:pPr>
      <w:r>
        <w:lastRenderedPageBreak/>
        <w:t>Wahlteil</w:t>
      </w:r>
    </w:p>
    <w:p w:rsidR="00E15B6F" w:rsidRPr="00E15B6F" w:rsidRDefault="00E15B6F" w:rsidP="00E15B6F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t>Wahlaufgabe 1 – Trigonometrie</w:t>
      </w:r>
    </w:p>
    <w:p w:rsidR="00FA2C69" w:rsidRPr="00E15B6F" w:rsidRDefault="00FA2C69" w:rsidP="00E15B6F">
      <w:pPr>
        <w:pStyle w:val="berschrift3"/>
        <w:jc w:val="center"/>
        <w:rPr>
          <w:sz w:val="32"/>
          <w:szCs w:val="32"/>
        </w:rPr>
      </w:pPr>
    </w:p>
    <w:p w:rsidR="00FA2C69" w:rsidRDefault="00FA2C69" w:rsidP="00FA2C69">
      <w:pPr>
        <w:autoSpaceDE w:val="0"/>
        <w:autoSpaceDN w:val="0"/>
        <w:adjustRightInd w:val="0"/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56251D19" wp14:editId="68DA3DF1">
            <wp:simplePos x="0" y="0"/>
            <wp:positionH relativeFrom="column">
              <wp:posOffset>41910</wp:posOffset>
            </wp:positionH>
            <wp:positionV relativeFrom="paragraph">
              <wp:posOffset>187845</wp:posOffset>
            </wp:positionV>
            <wp:extent cx="6144708" cy="1828800"/>
            <wp:effectExtent l="0" t="0" r="889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467" cy="1829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Die Abbildung zeigt den </w:t>
      </w:r>
      <w:r w:rsidRPr="00BE1228">
        <w:t xml:space="preserve">Übersichtsplan </w:t>
      </w:r>
      <w:r>
        <w:t>eines</w:t>
      </w:r>
      <w:r w:rsidRPr="00BE1228">
        <w:t xml:space="preserve"> </w:t>
      </w:r>
      <w:r>
        <w:t>Stadt</w:t>
      </w:r>
      <w:r w:rsidRPr="00BE1228">
        <w:t>park</w:t>
      </w:r>
      <w:r>
        <w:t>s.</w:t>
      </w:r>
    </w:p>
    <w:p w:rsidR="00FA2C69" w:rsidRDefault="00FA2C69" w:rsidP="00FA2C69">
      <w:pPr>
        <w:autoSpaceDE w:val="0"/>
        <w:autoSpaceDN w:val="0"/>
        <w:adjustRightInd w:val="0"/>
        <w:spacing w:after="0"/>
        <w:jc w:val="center"/>
      </w:pPr>
    </w:p>
    <w:p w:rsidR="00FA2C69" w:rsidRDefault="00FA2C69" w:rsidP="00FA2C69">
      <w:pPr>
        <w:autoSpaceDE w:val="0"/>
        <w:autoSpaceDN w:val="0"/>
        <w:adjustRightInd w:val="0"/>
        <w:spacing w:after="0"/>
      </w:pPr>
    </w:p>
    <w:p w:rsidR="00FA2C69" w:rsidRDefault="00FA2C69" w:rsidP="00FA2C69">
      <w:pPr>
        <w:autoSpaceDE w:val="0"/>
        <w:autoSpaceDN w:val="0"/>
        <w:adjustRightInd w:val="0"/>
        <w:spacing w:after="0"/>
      </w:pPr>
    </w:p>
    <w:p w:rsidR="00FA2C69" w:rsidRDefault="00FA2C69" w:rsidP="00FA2C69">
      <w:pPr>
        <w:autoSpaceDE w:val="0"/>
        <w:autoSpaceDN w:val="0"/>
        <w:adjustRightInd w:val="0"/>
        <w:spacing w:after="0"/>
      </w:pPr>
    </w:p>
    <w:p w:rsidR="00FA2C69" w:rsidRDefault="00FA2C69" w:rsidP="00FA2C69">
      <w:pPr>
        <w:autoSpaceDE w:val="0"/>
        <w:autoSpaceDN w:val="0"/>
        <w:adjustRightInd w:val="0"/>
        <w:spacing w:after="0"/>
      </w:pPr>
    </w:p>
    <w:p w:rsidR="00FA2C69" w:rsidRDefault="00CA5F8F" w:rsidP="00FA2C69">
      <w:pPr>
        <w:autoSpaceDE w:val="0"/>
        <w:autoSpaceDN w:val="0"/>
        <w:adjustRightInd w:val="0"/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23F1710C" wp14:editId="008A9861">
                <wp:simplePos x="0" y="0"/>
                <wp:positionH relativeFrom="column">
                  <wp:posOffset>1766570</wp:posOffset>
                </wp:positionH>
                <wp:positionV relativeFrom="paragraph">
                  <wp:posOffset>10160</wp:posOffset>
                </wp:positionV>
                <wp:extent cx="2777490" cy="314325"/>
                <wp:effectExtent l="0" t="0" r="3810" b="9525"/>
                <wp:wrapNone/>
                <wp:docPr id="1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749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Default="003D7024" w:rsidP="00FA2C69">
                            <w:r>
                              <w:t>(Skizze nicht maßstäblich)</w:t>
                            </w:r>
                          </w:p>
                          <w:p w:rsidR="003D7024" w:rsidRDefault="003D7024" w:rsidP="00FA2C6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1710C" id="_x0000_s1030" type="#_x0000_t202" style="position:absolute;margin-left:139.1pt;margin-top:.8pt;width:218.7pt;height:24.7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ytFIwIAACQEAAAOAAAAZHJzL2Uyb0RvYy54bWysU81u2zAMvg/YOwi6L07cZGmMOEWXLsOA&#10;7gdo9wCyJMfCJFGTlNjd04+S0zTbbsN0EEiR/Eh+pNY3g9HkKH1QYGs6m0wpkZaDUHZf02+PuzfX&#10;lITIrGAarKzpkwz0ZvP61bp3lSyhAy2kJwhiQ9W7mnYxuqooAu+kYWECTlo0tuANi6j6fSE86xHd&#10;6KKcTt8WPXjhPHAZAr7ejUa6yfhtK3n80rZBRqJrirXFfPt8N+kuNmtW7T1zneKnMtg/VGGYspj0&#10;DHXHIiMHr/6CMop7CNDGCQdTQNsqLnMP2M1s+kc3Dx1zMveC5AR3pin8P1j++fjVEyVwdqslJZYZ&#10;HNKjHGIrtSBl4qd3oUK3B4eOcXgHA/rmXoO7B/49EAvbjtm9vPUe+k4ygfXNUmRxETrihATS9J9A&#10;YBp2iJCBhtabRB7SQRAd5/R0ng2WQjg+lsvlcr5CE0fb1Wx+VS5yClY9Rzsf4gcJhiShph5nn9HZ&#10;8T7EVA2rnl1SsgBaiZ3SOit+32y1J0eGe7LL54T+m5u2pK/paoG5U5SFFJ9XyKiIe6yVqen1NJ0U&#10;zqrExnsrshyZ0qOMlWh7oicxMnITh2bIk8iNJeoaEE/Il4dxbfGbodCB/0lJjytb0/DjwLykRH+0&#10;yPlqNp+nHc/KfLEsUfGXlubSwixHqJpGSkZxG/O/GBu7xdm0KtP2UsmpZFzFzObp26Rdv9Sz18vn&#10;3vwCAAD//wMAUEsDBBQABgAIAAAAIQAXld/a3AAAAAgBAAAPAAAAZHJzL2Rvd25yZXYueG1sTI/d&#10;ToNAEEbvTXyHzZh4Y+wCEaiUpVETjbf9eYCFnQIpO0vYbaFv73ildzM5X745U24XO4grTr53pCBe&#10;RSCQGmd6ahUcD5/PaxA+aDJ6cIQKbuhhW93flbowbqYdXvehFVxCvtAKuhDGQkrfdGi1X7kRidnJ&#10;TVYHXqdWmknPXG4HmURRJq3uiS90esSPDpvz/mIVnL7np/R1rr/CMd+9ZO+6z2t3U+rxYXnbgAi4&#10;hL8w/OqzOlTsVLsLGS8GBUm+TjjKIAPBPI9THmoFaRyDrEr5/4HqBwAA//8DAFBLAQItABQABgAI&#10;AAAAIQC2gziS/gAAAOEBAAATAAAAAAAAAAAAAAAAAAAAAABbQ29udGVudF9UeXBlc10ueG1sUEsB&#10;Ai0AFAAGAAgAAAAhADj9If/WAAAAlAEAAAsAAAAAAAAAAAAAAAAALwEAAF9yZWxzLy5yZWxzUEsB&#10;Ai0AFAAGAAgAAAAhAECjK0UjAgAAJAQAAA4AAAAAAAAAAAAAAAAALgIAAGRycy9lMm9Eb2MueG1s&#10;UEsBAi0AFAAGAAgAAAAhABeV39rcAAAACAEAAA8AAAAAAAAAAAAAAAAAfQQAAGRycy9kb3ducmV2&#10;LnhtbFBLBQYAAAAABAAEAPMAAACGBQAAAAA=&#10;" stroked="f">
                <v:textbox>
                  <w:txbxContent>
                    <w:p w:rsidR="003D7024" w:rsidRDefault="003D7024" w:rsidP="00FA2C69">
                      <w:r>
                        <w:t>(Skizze nicht maßstäblich)</w:t>
                      </w:r>
                    </w:p>
                    <w:p w:rsidR="003D7024" w:rsidRDefault="003D7024" w:rsidP="00FA2C69"/>
                  </w:txbxContent>
                </v:textbox>
              </v:shape>
            </w:pict>
          </mc:Fallback>
        </mc:AlternateContent>
      </w:r>
    </w:p>
    <w:p w:rsidR="00FA2C69" w:rsidRDefault="00FA2C69" w:rsidP="00FA2C69">
      <w:pPr>
        <w:autoSpaceDE w:val="0"/>
        <w:autoSpaceDN w:val="0"/>
        <w:adjustRightInd w:val="0"/>
        <w:spacing w:after="0"/>
      </w:pPr>
    </w:p>
    <w:p w:rsidR="00FA2C69" w:rsidRDefault="00FA2C69" w:rsidP="00FA2C69">
      <w:pPr>
        <w:autoSpaceDE w:val="0"/>
        <w:autoSpaceDN w:val="0"/>
        <w:adjustRightInd w:val="0"/>
        <w:spacing w:after="0"/>
        <w:rPr>
          <w:noProof/>
        </w:rPr>
      </w:pPr>
      <w:r>
        <w:t>Anna behauptet, dass der Winkel β = 49° beträgt.</w:t>
      </w:r>
      <w:r w:rsidRPr="001C5C7F">
        <w:rPr>
          <w:noProof/>
        </w:rPr>
        <w:t xml:space="preserve"> </w:t>
      </w:r>
    </w:p>
    <w:p w:rsidR="00FA2C69" w:rsidRDefault="00CA5F8F" w:rsidP="00CA5F8F">
      <w:pPr>
        <w:pStyle w:val="Liste"/>
      </w:pPr>
      <w:r>
        <w:t>a)</w:t>
      </w:r>
      <w:r>
        <w:tab/>
      </w:r>
      <w:r w:rsidR="00FA2C69">
        <w:t>Zeige mithilfe einer Rechnung, dass Anna recht hat.</w:t>
      </w:r>
    </w:p>
    <w:p w:rsidR="00FA2C69" w:rsidRDefault="00FA2C69" w:rsidP="00FA2C69">
      <w:pPr>
        <w:pStyle w:val="Linien"/>
        <w:spacing w:line="360" w:lineRule="auto"/>
        <w:rPr>
          <w:noProof/>
        </w:rPr>
      </w:pPr>
    </w:p>
    <w:p w:rsidR="00FA2C69" w:rsidRDefault="00FA2C69" w:rsidP="00CA5F8F">
      <w:r>
        <w:t>Anna beginnt mit der maßstäblichen Zeichnung des Übersichtsplans.</w:t>
      </w:r>
    </w:p>
    <w:p w:rsidR="00FA2C69" w:rsidRDefault="00CA5F8F" w:rsidP="00CA5F8F">
      <w:pPr>
        <w:pStyle w:val="Liste"/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4DA511A5" wp14:editId="50A2B7A3">
            <wp:simplePos x="0" y="0"/>
            <wp:positionH relativeFrom="page">
              <wp:posOffset>3310890</wp:posOffset>
            </wp:positionH>
            <wp:positionV relativeFrom="paragraph">
              <wp:posOffset>399415</wp:posOffset>
            </wp:positionV>
            <wp:extent cx="1212215" cy="2303780"/>
            <wp:effectExtent l="0" t="0" r="6985" b="127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215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b)</w:t>
      </w:r>
      <w:r>
        <w:tab/>
      </w:r>
      <w:r w:rsidR="00FA2C69">
        <w:t>Vervollständige Annas Zeichnung</w:t>
      </w:r>
      <w:r w:rsidR="00FA2C69" w:rsidRPr="008A52A3">
        <w:t>.</w:t>
      </w:r>
    </w:p>
    <w:p w:rsidR="00D22827" w:rsidRDefault="00D22827" w:rsidP="001A53C9"/>
    <w:p w:rsidR="00D22827" w:rsidRDefault="00D22827" w:rsidP="001A53C9"/>
    <w:p w:rsidR="00D22827" w:rsidRDefault="00D22827" w:rsidP="00D22827">
      <w:pPr>
        <w:spacing w:after="0" w:line="240" w:lineRule="auto"/>
      </w:pPr>
    </w:p>
    <w:p w:rsidR="00030AED" w:rsidRDefault="00030AED" w:rsidP="001A53C9"/>
    <w:p w:rsidR="00030AED" w:rsidRDefault="00030AED" w:rsidP="001A53C9"/>
    <w:p w:rsidR="00030AED" w:rsidRDefault="00030AED" w:rsidP="001A53C9"/>
    <w:p w:rsidR="00591FF2" w:rsidRPr="008A52A3" w:rsidRDefault="00591FF2" w:rsidP="00591FF2">
      <w:pPr>
        <w:pStyle w:val="Liste"/>
      </w:pPr>
      <w:r>
        <w:lastRenderedPageBreak/>
        <w:t>c)</w:t>
      </w:r>
      <w:r>
        <w:tab/>
        <w:t>Kreuze den Maßstab an, den Anna wählte.</w:t>
      </w:r>
    </w:p>
    <w:tbl>
      <w:tblPr>
        <w:tblStyle w:val="Tabellenraster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303"/>
        <w:gridCol w:w="3304"/>
        <w:gridCol w:w="3304"/>
      </w:tblGrid>
      <w:tr w:rsidR="00591FF2" w:rsidTr="00591FF2">
        <w:trPr>
          <w:jc w:val="center"/>
        </w:trPr>
        <w:tc>
          <w:tcPr>
            <w:tcW w:w="3303" w:type="dxa"/>
            <w:vAlign w:val="center"/>
          </w:tcPr>
          <w:p w:rsidR="00591FF2" w:rsidRPr="00591FF2" w:rsidRDefault="00591FF2" w:rsidP="00591FF2">
            <w:pPr>
              <w:jc w:val="center"/>
              <w:rPr>
                <w:sz w:val="4"/>
                <w:szCs w:val="4"/>
              </w:rPr>
            </w:pPr>
          </w:p>
          <w:p w:rsidR="00591FF2" w:rsidRDefault="00591FF2" w:rsidP="00591FF2">
            <w:pPr>
              <w:jc w:val="center"/>
            </w:pPr>
            <w:r>
              <w:t>1 : 100</w:t>
            </w:r>
          </w:p>
        </w:tc>
        <w:tc>
          <w:tcPr>
            <w:tcW w:w="3304" w:type="dxa"/>
            <w:vAlign w:val="center"/>
          </w:tcPr>
          <w:p w:rsidR="00591FF2" w:rsidRPr="00591FF2" w:rsidRDefault="00591FF2" w:rsidP="00591FF2">
            <w:pPr>
              <w:jc w:val="center"/>
              <w:rPr>
                <w:sz w:val="4"/>
                <w:szCs w:val="4"/>
              </w:rPr>
            </w:pPr>
          </w:p>
          <w:p w:rsidR="00591FF2" w:rsidRDefault="00591FF2" w:rsidP="00591FF2">
            <w:pPr>
              <w:jc w:val="center"/>
            </w:pPr>
            <w:r>
              <w:t>1 : 1.000</w:t>
            </w:r>
          </w:p>
        </w:tc>
        <w:tc>
          <w:tcPr>
            <w:tcW w:w="3304" w:type="dxa"/>
            <w:vAlign w:val="center"/>
          </w:tcPr>
          <w:p w:rsidR="00591FF2" w:rsidRPr="00591FF2" w:rsidRDefault="00591FF2" w:rsidP="00591FF2">
            <w:pPr>
              <w:jc w:val="center"/>
              <w:rPr>
                <w:sz w:val="4"/>
                <w:szCs w:val="4"/>
              </w:rPr>
            </w:pPr>
          </w:p>
          <w:p w:rsidR="00591FF2" w:rsidRDefault="00591FF2" w:rsidP="00591FF2">
            <w:pPr>
              <w:jc w:val="center"/>
            </w:pPr>
            <w:r>
              <w:t>1 : 10.000</w:t>
            </w:r>
          </w:p>
        </w:tc>
      </w:tr>
      <w:tr w:rsidR="00591FF2" w:rsidTr="003D7024">
        <w:trPr>
          <w:jc w:val="center"/>
        </w:trPr>
        <w:tc>
          <w:tcPr>
            <w:tcW w:w="3303" w:type="dxa"/>
          </w:tcPr>
          <w:p w:rsidR="00591FF2" w:rsidRPr="00591FF2" w:rsidRDefault="00591FF2" w:rsidP="00591FF2">
            <w:pPr>
              <w:jc w:val="center"/>
              <w:rPr>
                <w:sz w:val="4"/>
                <w:szCs w:val="4"/>
              </w:rPr>
            </w:pPr>
          </w:p>
          <w:p w:rsidR="00591FF2" w:rsidRDefault="00591FF2" w:rsidP="00591FF2">
            <w:pPr>
              <w:jc w:val="center"/>
            </w:pPr>
            <w:r w:rsidRPr="00E27C74">
              <w:t>_</w:t>
            </w:r>
            <w:r w:rsidRPr="00E27C74">
              <w:rPr>
                <w:highlight w:val="yellow"/>
              </w:rPr>
              <w:t>...</w:t>
            </w:r>
            <w:r w:rsidRPr="00E27C74">
              <w:t>_</w:t>
            </w:r>
          </w:p>
        </w:tc>
        <w:tc>
          <w:tcPr>
            <w:tcW w:w="3304" w:type="dxa"/>
          </w:tcPr>
          <w:p w:rsidR="00591FF2" w:rsidRPr="00591FF2" w:rsidRDefault="00591FF2" w:rsidP="00591FF2">
            <w:pPr>
              <w:jc w:val="center"/>
              <w:rPr>
                <w:sz w:val="4"/>
                <w:szCs w:val="4"/>
              </w:rPr>
            </w:pPr>
          </w:p>
          <w:p w:rsidR="00591FF2" w:rsidRDefault="00591FF2" w:rsidP="00591FF2">
            <w:pPr>
              <w:jc w:val="center"/>
            </w:pPr>
            <w:r w:rsidRPr="00E27C74">
              <w:t>_</w:t>
            </w:r>
            <w:r w:rsidRPr="00E27C74">
              <w:rPr>
                <w:highlight w:val="yellow"/>
              </w:rPr>
              <w:t>...</w:t>
            </w:r>
            <w:r w:rsidRPr="00E27C74">
              <w:t>_</w:t>
            </w:r>
          </w:p>
        </w:tc>
        <w:tc>
          <w:tcPr>
            <w:tcW w:w="3304" w:type="dxa"/>
          </w:tcPr>
          <w:p w:rsidR="00591FF2" w:rsidRPr="00591FF2" w:rsidRDefault="00591FF2" w:rsidP="00591FF2">
            <w:pPr>
              <w:jc w:val="center"/>
              <w:rPr>
                <w:sz w:val="4"/>
                <w:szCs w:val="4"/>
              </w:rPr>
            </w:pPr>
          </w:p>
          <w:p w:rsidR="00591FF2" w:rsidRDefault="00591FF2" w:rsidP="00591FF2">
            <w:pPr>
              <w:jc w:val="center"/>
            </w:pPr>
            <w:r w:rsidRPr="00E27C74">
              <w:t>_</w:t>
            </w:r>
            <w:r w:rsidRPr="00E27C74">
              <w:rPr>
                <w:highlight w:val="yellow"/>
              </w:rPr>
              <w:t>...</w:t>
            </w:r>
            <w:r w:rsidRPr="00E27C74">
              <w:t>_</w:t>
            </w:r>
          </w:p>
        </w:tc>
      </w:tr>
    </w:tbl>
    <w:p w:rsidR="00591FF2" w:rsidRDefault="00591FF2" w:rsidP="00591FF2"/>
    <w:p w:rsidR="00591FF2" w:rsidRDefault="00591FF2" w:rsidP="00591FF2"/>
    <w:p w:rsidR="00591FF2" w:rsidRDefault="00591FF2" w:rsidP="00591FF2">
      <w:pPr>
        <w:pStyle w:val="Liste"/>
      </w:pPr>
      <w:r>
        <w:t>d)</w:t>
      </w:r>
      <w:r>
        <w:tab/>
        <w:t>Berechne die Größe des</w:t>
      </w:r>
      <w:r w:rsidRPr="00BE1228">
        <w:t xml:space="preserve"> Winkel</w:t>
      </w:r>
      <w:r>
        <w:t>s</w:t>
      </w:r>
      <w:r w:rsidRPr="00BE1228">
        <w:t xml:space="preserve"> </w:t>
      </w:r>
      <w:r w:rsidRPr="00591FF2">
        <w:rPr>
          <w:sz w:val="36"/>
          <w:szCs w:val="36"/>
        </w:rPr>
        <w:sym w:font="Symbol" w:char="F061"/>
      </w:r>
      <w:r>
        <w:t>.</w:t>
      </w:r>
    </w:p>
    <w:p w:rsidR="00591FF2" w:rsidRDefault="00591FF2" w:rsidP="00591FF2">
      <w:pPr>
        <w:pStyle w:val="Listenabsatz"/>
        <w:ind w:left="0"/>
      </w:pPr>
    </w:p>
    <w:p w:rsidR="00591FF2" w:rsidRDefault="00591FF2" w:rsidP="00591FF2">
      <w:pPr>
        <w:pStyle w:val="Liste"/>
      </w:pPr>
      <w:r>
        <w:t>e)</w:t>
      </w:r>
      <w:r>
        <w:tab/>
      </w:r>
      <w:r w:rsidRPr="00BE1228">
        <w:t>Berechne die Länge</w:t>
      </w:r>
      <w:r>
        <w:t xml:space="preserve"> der Strecke </w:t>
      </w:r>
      <w:r w:rsidRPr="00D131A6">
        <w:t>x</w:t>
      </w:r>
      <w:r>
        <w:t>.</w:t>
      </w:r>
    </w:p>
    <w:p w:rsidR="00CA5F8F" w:rsidRDefault="00CA5F8F" w:rsidP="001A53C9"/>
    <w:p w:rsidR="00591FF2" w:rsidRDefault="00591FF2" w:rsidP="001A53C9"/>
    <w:p w:rsidR="00591FF2" w:rsidRDefault="00591FF2" w:rsidP="001A53C9"/>
    <w:p w:rsidR="00591FF2" w:rsidRDefault="00591FF2" w:rsidP="001A53C9"/>
    <w:p w:rsidR="00591FF2" w:rsidRDefault="00591FF2" w:rsidP="001A53C9"/>
    <w:p w:rsidR="00591FF2" w:rsidRDefault="00591FF2" w:rsidP="001A53C9"/>
    <w:p w:rsidR="00591FF2" w:rsidRDefault="00591FF2" w:rsidP="001A53C9"/>
    <w:p w:rsidR="00591FF2" w:rsidRDefault="00591FF2" w:rsidP="001A53C9"/>
    <w:p w:rsidR="00591FF2" w:rsidRDefault="00591FF2" w:rsidP="001A53C9"/>
    <w:tbl>
      <w:tblPr>
        <w:tblStyle w:val="Tabellenraster"/>
        <w:tblpPr w:leftFromText="141" w:rightFromText="141" w:vertAnchor="page" w:horzAnchor="margin" w:tblpXSpec="right" w:tblpY="13812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  <w:gridCol w:w="750"/>
      </w:tblGrid>
      <w:tr w:rsidR="00591FF2" w:rsidRPr="00591FF2" w:rsidTr="00591FF2">
        <w:trPr>
          <w:trHeight w:val="472"/>
        </w:trPr>
        <w:tc>
          <w:tcPr>
            <w:tcW w:w="3169" w:type="dxa"/>
          </w:tcPr>
          <w:p w:rsidR="00591FF2" w:rsidRPr="00591FF2" w:rsidRDefault="00591FF2" w:rsidP="00591FF2">
            <w:pPr>
              <w:pStyle w:val="Linien"/>
              <w:spacing w:after="0" w:line="240" w:lineRule="auto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1a</w:t>
            </w: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1b</w:t>
            </w:r>
          </w:p>
        </w:tc>
        <w:tc>
          <w:tcPr>
            <w:tcW w:w="732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1c</w:t>
            </w: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1d</w:t>
            </w: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1e</w:t>
            </w:r>
          </w:p>
        </w:tc>
      </w:tr>
      <w:tr w:rsidR="00591FF2" w:rsidRPr="00591FF2" w:rsidTr="00591FF2">
        <w:trPr>
          <w:trHeight w:val="567"/>
        </w:trPr>
        <w:tc>
          <w:tcPr>
            <w:tcW w:w="3169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591FF2" w:rsidRPr="00591FF2" w:rsidTr="00591FF2">
        <w:trPr>
          <w:trHeight w:val="567"/>
        </w:trPr>
        <w:tc>
          <w:tcPr>
            <w:tcW w:w="3169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shd w:val="clear" w:color="auto" w:fill="auto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shd w:val="clear" w:color="auto" w:fill="auto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732" w:type="dxa"/>
            <w:shd w:val="clear" w:color="auto" w:fill="auto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50" w:type="dxa"/>
            <w:shd w:val="clear" w:color="auto" w:fill="auto"/>
            <w:vAlign w:val="center"/>
          </w:tcPr>
          <w:p w:rsidR="00591FF2" w:rsidRPr="00591FF2" w:rsidRDefault="00591FF2" w:rsidP="00591FF2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91FF2">
              <w:rPr>
                <w:color w:val="000000" w:themeColor="text1"/>
                <w:sz w:val="32"/>
                <w:szCs w:val="32"/>
              </w:rPr>
              <w:t>3</w:t>
            </w:r>
          </w:p>
        </w:tc>
      </w:tr>
    </w:tbl>
    <w:p w:rsidR="00591FF2" w:rsidRDefault="00591FF2" w:rsidP="001A53C9"/>
    <w:p w:rsidR="00591FF2" w:rsidRDefault="00591FF2" w:rsidP="001A53C9"/>
    <w:p w:rsidR="00591FF2" w:rsidRDefault="00591FF2" w:rsidP="001A53C9"/>
    <w:p w:rsidR="00591FF2" w:rsidRPr="00E15B6F" w:rsidRDefault="00591FF2" w:rsidP="00591FF2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lastRenderedPageBreak/>
        <w:t xml:space="preserve">Wahlaufgabe </w:t>
      </w:r>
      <w:r>
        <w:t>2</w:t>
      </w:r>
      <w:r w:rsidRPr="00E15B6F">
        <w:t xml:space="preserve"> – </w:t>
      </w:r>
      <w:r>
        <w:t>Körper</w:t>
      </w:r>
    </w:p>
    <w:p w:rsidR="00591FF2" w:rsidRPr="00E15B6F" w:rsidRDefault="00591FF2" w:rsidP="00591FF2">
      <w:pPr>
        <w:pStyle w:val="berschrift3"/>
        <w:jc w:val="center"/>
        <w:rPr>
          <w:sz w:val="32"/>
          <w:szCs w:val="32"/>
        </w:rPr>
      </w:pPr>
    </w:p>
    <w:p w:rsidR="00EA05C6" w:rsidRDefault="00EA05C6" w:rsidP="00EA05C6">
      <w:r>
        <w:t>Der abgebildete Schokokuss besteht annähernd aus zwei geometrischen Teilkörpern.</w:t>
      </w:r>
    </w:p>
    <w:p w:rsidR="00EA05C6" w:rsidRDefault="00217EDB" w:rsidP="00EA05C6">
      <w:pPr>
        <w:pStyle w:val="Liste"/>
      </w:pPr>
      <w:r w:rsidRPr="00217EDB">
        <w:rPr>
          <w:noProof/>
        </w:rPr>
        <w:drawing>
          <wp:anchor distT="0" distB="0" distL="114300" distR="114300" simplePos="0" relativeHeight="251692032" behindDoc="0" locked="0" layoutInCell="1" allowOverlap="1" wp14:anchorId="5C28E1D6" wp14:editId="276CAA28">
            <wp:simplePos x="0" y="0"/>
            <wp:positionH relativeFrom="margin">
              <wp:posOffset>4426585</wp:posOffset>
            </wp:positionH>
            <wp:positionV relativeFrom="paragraph">
              <wp:posOffset>41910</wp:posOffset>
            </wp:positionV>
            <wp:extent cx="1616710" cy="2065020"/>
            <wp:effectExtent l="0" t="0" r="2540" b="0"/>
            <wp:wrapNone/>
            <wp:docPr id="233" name="Grafik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Schokokuss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05C6">
        <w:t>a)</w:t>
      </w:r>
      <w:r w:rsidR="00EA05C6">
        <w:tab/>
        <w:t>Kreuze diese beiden Teilkörper an</w:t>
      </w:r>
      <w:r w:rsidR="00EA05C6" w:rsidRPr="008A52A3">
        <w:t>.</w:t>
      </w:r>
    </w:p>
    <w:p w:rsidR="00EA05C6" w:rsidRDefault="00EA05C6" w:rsidP="00EA05C6">
      <w:pPr>
        <w:pStyle w:val="Liste2"/>
      </w:pPr>
      <w:r w:rsidRPr="00E27C74">
        <w:t>_</w:t>
      </w:r>
      <w:r w:rsidRPr="00E27C74">
        <w:rPr>
          <w:highlight w:val="yellow"/>
        </w:rPr>
        <w:t>...</w:t>
      </w:r>
      <w:r w:rsidRPr="00E27C74">
        <w:t>_</w:t>
      </w:r>
      <w:r>
        <w:tab/>
        <w:t>Pyramide</w:t>
      </w:r>
    </w:p>
    <w:p w:rsidR="00EA05C6" w:rsidRDefault="00EA05C6" w:rsidP="00EA05C6">
      <w:pPr>
        <w:pStyle w:val="Liste2"/>
      </w:pPr>
      <w:r w:rsidRPr="00E27C74">
        <w:t>_</w:t>
      </w:r>
      <w:r w:rsidRPr="00E27C74">
        <w:rPr>
          <w:highlight w:val="yellow"/>
        </w:rPr>
        <w:t>...</w:t>
      </w:r>
      <w:r w:rsidRPr="00E27C74">
        <w:t>_</w:t>
      </w:r>
      <w:r>
        <w:tab/>
        <w:t>Kegel</w:t>
      </w:r>
    </w:p>
    <w:p w:rsidR="00EA05C6" w:rsidRDefault="00EA05C6" w:rsidP="00EA05C6">
      <w:pPr>
        <w:pStyle w:val="Liste2"/>
      </w:pPr>
      <w:r w:rsidRPr="00E27C74">
        <w:t>_</w:t>
      </w:r>
      <w:r w:rsidRPr="00E27C74">
        <w:rPr>
          <w:highlight w:val="yellow"/>
        </w:rPr>
        <w:t>...</w:t>
      </w:r>
      <w:r w:rsidRPr="00E27C74">
        <w:t>_</w:t>
      </w:r>
      <w:r>
        <w:tab/>
        <w:t>Kugel</w:t>
      </w:r>
    </w:p>
    <w:p w:rsidR="00EA05C6" w:rsidRDefault="00EA05C6" w:rsidP="00EA05C6">
      <w:pPr>
        <w:pStyle w:val="Liste2"/>
      </w:pPr>
      <w:r w:rsidRPr="00E27C74">
        <w:t>_</w:t>
      </w:r>
      <w:r w:rsidRPr="00E27C74">
        <w:rPr>
          <w:highlight w:val="yellow"/>
        </w:rPr>
        <w:t>...</w:t>
      </w:r>
      <w:r w:rsidRPr="00E27C74">
        <w:t>_</w:t>
      </w:r>
      <w:r>
        <w:tab/>
        <w:t>Halbkugel</w:t>
      </w:r>
    </w:p>
    <w:p w:rsidR="00EA05C6" w:rsidRDefault="00EA05C6" w:rsidP="00EA05C6">
      <w:pPr>
        <w:pStyle w:val="Liste2"/>
      </w:pPr>
      <w:r w:rsidRPr="00E27C74">
        <w:t>_</w:t>
      </w:r>
      <w:r w:rsidRPr="00E27C74">
        <w:rPr>
          <w:highlight w:val="yellow"/>
        </w:rPr>
        <w:t>...</w:t>
      </w:r>
      <w:r w:rsidRPr="00E27C74">
        <w:t>_</w:t>
      </w:r>
      <w:r>
        <w:tab/>
        <w:t>Zylinder</w:t>
      </w:r>
    </w:p>
    <w:p w:rsidR="00EA05C6" w:rsidRDefault="00217EDB" w:rsidP="00EA05C6">
      <w:pPr>
        <w:pStyle w:val="Liste2"/>
      </w:pPr>
      <w:r w:rsidRPr="00217EDB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3E8C9A91" wp14:editId="331282C5">
                <wp:simplePos x="0" y="0"/>
                <wp:positionH relativeFrom="margin">
                  <wp:posOffset>4024630</wp:posOffset>
                </wp:positionH>
                <wp:positionV relativeFrom="paragraph">
                  <wp:posOffset>27305</wp:posOffset>
                </wp:positionV>
                <wp:extent cx="2311400" cy="389255"/>
                <wp:effectExtent l="0" t="0" r="12700" b="10795"/>
                <wp:wrapNone/>
                <wp:docPr id="2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1400" cy="389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Default="003D7024" w:rsidP="00217EDB">
                            <w:pPr>
                              <w:jc w:val="center"/>
                            </w:pPr>
                            <w:r>
                              <w:t>Foto: Wikipedia.org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C9A91" id="_x0000_s1031" type="#_x0000_t202" style="position:absolute;left:0;text-align:left;margin-left:316.9pt;margin-top:2.15pt;width:182pt;height:30.6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a9jKQIAAE0EAAAOAAAAZHJzL2Uyb0RvYy54bWysVNtu2zAMfR+wfxD0vthxkjUx4hRdugwD&#10;ugvQ7gNkSY6FSaInKbG7rx8lp2l2exnmB4EUqUPykPT6ejCaHKXzCmxFp5OcEmk5CGX3Ff3ysHu1&#10;pMQHZgXTYGVFH6Wn15uXL9Z9V8oCWtBCOoIg1pd9V9E2hK7MMs9baZifQCctGhtwhgVU3T4TjvWI&#10;bnRW5PnrrAcnOgdceo+3t6ORbhJ+00gePjWNl4HoimJuIZ0unXU8s82alXvHulbxUxrsH7IwTFkM&#10;eoa6ZYGRg1O/QRnFHXhowoSDyaBpFJepBqxmmv9SzX3LOplqQXJ8d6bJ/z9Y/vH42RElKlrM5pRY&#10;ZrBJD3IIjdSCFJGfvvMlut136BiGNzBgn1OtvrsD/tUTC9uW2b28cQ76VjKB+U3jy+zi6YjjI0jd&#10;fwCBYdghQAIaGmcieUgHQXTs0+O5N5gK4XhZzKbTeY4mjrbZclUsFikEK59ed86HdxIMiUJFHfY+&#10;obPjnQ8xG1Y+ucRgHrQSO6V1Uty+3mpHjgznZJe+E/pPbtqSvqKrRbEYCfgrRJ6+P0EYFXDgtTIV&#10;XZ6dWBlpe2tFGsfAlB5lTFnbE4+RupHEMNRDatlVDBA5rkE8IrEOxvnGfUShBfedkh5nu6L+24E5&#10;SYl+b7E5q+l8HpchKfPFVYGKu7TUlxZmOUJVNFAyituQFijyZuEGm9ioxO9zJqeUcWYT7af9iktx&#10;qSev57/A5gcAAAD//wMAUEsDBBQABgAIAAAAIQCEK52d3gAAAAgBAAAPAAAAZHJzL2Rvd25yZXYu&#10;eG1sTI/BTsMwEETvSPyDtUhcUOtAStqEOBVCAtEbtAiubrxNIuJ1sN00/D3LCY6jt5p5W64n24sR&#10;fegcKbieJyCQamc6ahS87R5nKxAhajK6d4QKvjHAujo/K3Vh3IlecdzGRnAJhUIraGMcCilD3aLV&#10;Ye4GJGYH562OHH0jjdcnLre9vEmSTFrdES+0esCHFuvP7dEqWC2ex4+wSV/e6+zQ5/FqOT59eaUu&#10;L6b7OxARp/h3DL/6rA4VO+3dkUwQvYIsTVk9KlikIJjn+ZLznsFtBrIq5f8Hqh8AAAD//wMAUEsB&#10;Ai0AFAAGAAgAAAAhALaDOJL+AAAA4QEAABMAAAAAAAAAAAAAAAAAAAAAAFtDb250ZW50X1R5cGVz&#10;XS54bWxQSwECLQAUAAYACAAAACEAOP0h/9YAAACUAQAACwAAAAAAAAAAAAAAAAAvAQAAX3JlbHMv&#10;LnJlbHNQSwECLQAUAAYACAAAACEAP/GvYykCAABNBAAADgAAAAAAAAAAAAAAAAAuAgAAZHJzL2Uy&#10;b0RvYy54bWxQSwECLQAUAAYACAAAACEAhCudnd4AAAAIAQAADwAAAAAAAAAAAAAAAACDBAAAZHJz&#10;L2Rvd25yZXYueG1sUEsFBgAAAAAEAAQA8wAAAI4FAAAAAA==&#10;">
                <v:textbox>
                  <w:txbxContent>
                    <w:p w:rsidR="003D7024" w:rsidRDefault="003D7024" w:rsidP="00217EDB">
                      <w:pPr>
                        <w:jc w:val="center"/>
                      </w:pPr>
                      <w:r>
                        <w:t>Foto: Wikipedia.org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05C6" w:rsidRPr="00E27C74">
        <w:t>_</w:t>
      </w:r>
      <w:r w:rsidR="00EA05C6" w:rsidRPr="00E27C74">
        <w:rPr>
          <w:highlight w:val="yellow"/>
        </w:rPr>
        <w:t>...</w:t>
      </w:r>
      <w:r w:rsidR="00EA05C6" w:rsidRPr="00E27C74">
        <w:t>_</w:t>
      </w:r>
      <w:r w:rsidR="00EA05C6">
        <w:tab/>
        <w:t>Quader</w:t>
      </w:r>
    </w:p>
    <w:p w:rsidR="00EA05C6" w:rsidRDefault="00EA05C6" w:rsidP="00EA05C6">
      <w:pPr>
        <w:pStyle w:val="Listenabsatz"/>
        <w:ind w:left="0"/>
      </w:pPr>
    </w:p>
    <w:p w:rsidR="00EA05C6" w:rsidRPr="0066328A" w:rsidRDefault="00EA05C6" w:rsidP="00EA05C6">
      <w:pPr>
        <w:pStyle w:val="Listenabsatz"/>
        <w:ind w:left="0"/>
      </w:pPr>
      <w:r w:rsidRPr="0066328A">
        <w:rPr>
          <w:noProof/>
        </w:rPr>
        <w:t>Die Abbildung z</w:t>
      </w:r>
      <w:r>
        <w:rPr>
          <w:noProof/>
        </w:rPr>
        <w:t xml:space="preserve">eigt den Querschnitt eines </w:t>
      </w:r>
      <w:r w:rsidRPr="0066328A">
        <w:rPr>
          <w:noProof/>
        </w:rPr>
        <w:t>Schokokusses.</w:t>
      </w:r>
    </w:p>
    <w:p w:rsidR="00EA05C6" w:rsidRDefault="00EA05C6" w:rsidP="00EA05C6">
      <w:pPr>
        <w:spacing w:after="0"/>
      </w:pPr>
      <w:r>
        <w:rPr>
          <w:color w:val="000000" w:themeColor="text1"/>
        </w:rPr>
        <w:t>Ein Hersteller bietet Schokoküsse in einem</w:t>
      </w:r>
      <w:r w:rsidRPr="003B5469">
        <w:t xml:space="preserve"> </w:t>
      </w:r>
      <w:r>
        <w:t>quaderförmigen Karton an.</w:t>
      </w:r>
    </w:p>
    <w:p w:rsidR="00EA05C6" w:rsidRDefault="00EA05C6" w:rsidP="00EA05C6">
      <w:r>
        <w:t>Der Karton ist 20 cm lang, 16 cm breit und 19 cm hoch.</w:t>
      </w:r>
    </w:p>
    <w:p w:rsidR="00EA05C6" w:rsidRDefault="00EA05C6" w:rsidP="00EA05C6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3752EC48" wp14:editId="033F5F1A">
            <wp:simplePos x="0" y="0"/>
            <wp:positionH relativeFrom="column">
              <wp:posOffset>2459528</wp:posOffset>
            </wp:positionH>
            <wp:positionV relativeFrom="paragraph">
              <wp:posOffset>323734</wp:posOffset>
            </wp:positionV>
            <wp:extent cx="2264400" cy="2221200"/>
            <wp:effectExtent l="0" t="0" r="3175" b="8255"/>
            <wp:wrapNone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400" cy="22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A05C6" w:rsidRDefault="00EA05C6" w:rsidP="00EA05C6">
      <w:pPr>
        <w:rPr>
          <w:color w:val="000000" w:themeColor="text1"/>
        </w:rPr>
      </w:pPr>
    </w:p>
    <w:p w:rsidR="00EA05C6" w:rsidRDefault="00EA05C6" w:rsidP="00EA05C6">
      <w:pPr>
        <w:rPr>
          <w:color w:val="000000" w:themeColor="text1"/>
        </w:rPr>
      </w:pPr>
    </w:p>
    <w:p w:rsidR="00EA05C6" w:rsidRDefault="00EA05C6" w:rsidP="00EA05C6">
      <w:pPr>
        <w:rPr>
          <w:color w:val="000000" w:themeColor="text1"/>
        </w:rPr>
      </w:pPr>
    </w:p>
    <w:p w:rsidR="00EA05C6" w:rsidRPr="0066328A" w:rsidRDefault="00EA05C6" w:rsidP="00EA05C6">
      <w:pPr>
        <w:rPr>
          <w:color w:val="000000" w:themeColor="text1"/>
        </w:rPr>
      </w:pPr>
    </w:p>
    <w:p w:rsidR="00EA05C6" w:rsidRPr="0066328A" w:rsidRDefault="00EA05C6" w:rsidP="00EA05C6">
      <w:pPr>
        <w:pStyle w:val="Liste"/>
      </w:pPr>
      <w:r>
        <w:lastRenderedPageBreak/>
        <w:t>b)</w:t>
      </w:r>
      <w:r>
        <w:tab/>
        <w:t>Bestimme die maximale Anzahl der Schokoküsse, die in diesem Karton verpackt sind.</w:t>
      </w:r>
    </w:p>
    <w:p w:rsidR="00EA05C6" w:rsidRDefault="00EA05C6" w:rsidP="00EA05C6">
      <w:pPr>
        <w:pStyle w:val="Listenabsatz"/>
        <w:ind w:left="0"/>
      </w:pPr>
    </w:p>
    <w:p w:rsidR="00EA05C6" w:rsidRPr="0066328A" w:rsidRDefault="00EA05C6" w:rsidP="00EA05C6">
      <w:pPr>
        <w:pStyle w:val="Liste"/>
      </w:pPr>
      <w:r>
        <w:t>c)</w:t>
      </w:r>
      <w:r>
        <w:tab/>
      </w:r>
      <w:r w:rsidRPr="0066328A">
        <w:t xml:space="preserve">Berechne </w:t>
      </w:r>
      <w:r>
        <w:t>das Volumen eines Schokokusses.</w:t>
      </w:r>
      <w:r w:rsidRPr="004B6535">
        <w:rPr>
          <w:noProof/>
        </w:rPr>
        <w:t xml:space="preserve"> </w:t>
      </w:r>
    </w:p>
    <w:p w:rsidR="00EA05C6" w:rsidRPr="0066328A" w:rsidRDefault="00EA05C6" w:rsidP="00EA05C6"/>
    <w:p w:rsidR="00EA05C6" w:rsidRPr="0066328A" w:rsidRDefault="00EA05C6" w:rsidP="00EA05C6">
      <w:pPr>
        <w:pStyle w:val="Listenabsatz"/>
        <w:ind w:left="0"/>
      </w:pPr>
      <w:r w:rsidRPr="0066328A">
        <w:t>In der Grafik ist ein anderer Schokokuss abgebildet.</w:t>
      </w:r>
    </w:p>
    <w:p w:rsidR="00EA05C6" w:rsidRPr="0066328A" w:rsidRDefault="00B764D8" w:rsidP="00B764D8">
      <w:pPr>
        <w:pStyle w:val="Liste"/>
      </w:pPr>
      <w:r>
        <w:t>d)</w:t>
      </w:r>
      <w:r>
        <w:tab/>
      </w:r>
      <w:r w:rsidR="00EA05C6" w:rsidRPr="0066328A">
        <w:t xml:space="preserve">Stelle eine allgemeine Formel auf, mit der du </w:t>
      </w:r>
      <w:r w:rsidR="00EA05C6">
        <w:t>das Volumen in</w:t>
      </w:r>
      <w:r w:rsidR="00EA05C6" w:rsidRPr="0066328A">
        <w:t xml:space="preserve"> Abhängigkeit von r berechnen kannst. </w:t>
      </w:r>
    </w:p>
    <w:p w:rsidR="00EA05C6" w:rsidRPr="00B10F9E" w:rsidRDefault="00EA05C6" w:rsidP="00EA05C6">
      <w:pPr>
        <w:pStyle w:val="Linien"/>
        <w:spacing w:line="360" w:lineRule="auto"/>
        <w:rPr>
          <w:iCs/>
          <w:color w:val="000000" w:themeColor="text1"/>
        </w:rPr>
      </w:pPr>
    </w:p>
    <w:p w:rsidR="00591FF2" w:rsidRDefault="00591FF2" w:rsidP="001A53C9"/>
    <w:p w:rsidR="00591FF2" w:rsidRDefault="00F0310E" w:rsidP="001A53C9">
      <w:r w:rsidRPr="0066328A">
        <w:rPr>
          <w:noProof/>
        </w:rPr>
        <w:drawing>
          <wp:anchor distT="0" distB="0" distL="114300" distR="114300" simplePos="0" relativeHeight="251689984" behindDoc="1" locked="0" layoutInCell="1" allowOverlap="1" wp14:anchorId="5502A826" wp14:editId="61F9A6C0">
            <wp:simplePos x="0" y="0"/>
            <wp:positionH relativeFrom="column">
              <wp:posOffset>698500</wp:posOffset>
            </wp:positionH>
            <wp:positionV relativeFrom="paragraph">
              <wp:posOffset>402590</wp:posOffset>
            </wp:positionV>
            <wp:extent cx="1850390" cy="2220595"/>
            <wp:effectExtent l="0" t="0" r="0" b="8255"/>
            <wp:wrapNone/>
            <wp:docPr id="200" name="Grafik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39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0310E" w:rsidRDefault="00F0310E" w:rsidP="001A53C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7168E987" wp14:editId="60D3C27F">
                <wp:simplePos x="0" y="0"/>
                <wp:positionH relativeFrom="margin">
                  <wp:posOffset>3423285</wp:posOffset>
                </wp:positionH>
                <wp:positionV relativeFrom="paragraph">
                  <wp:posOffset>133350</wp:posOffset>
                </wp:positionV>
                <wp:extent cx="2722245" cy="387350"/>
                <wp:effectExtent l="0" t="0" r="1905" b="0"/>
                <wp:wrapSquare wrapText="bothSides"/>
                <wp:docPr id="1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2245" cy="38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7024" w:rsidRDefault="003D7024" w:rsidP="00EA05C6">
                            <w:r>
                              <w:t>(Skizzen nicht maßstäblich)</w:t>
                            </w:r>
                          </w:p>
                          <w:p w:rsidR="003D7024" w:rsidRDefault="003D7024" w:rsidP="00EA05C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8E987" id="_x0000_s1032" type="#_x0000_t202" style="position:absolute;margin-left:269.55pt;margin-top:10.5pt;width:214.35pt;height:30.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0XfJQIAACQEAAAOAAAAZHJzL2Uyb0RvYy54bWysU9uO2yAQfa/Uf0C8N068STex4qy22aaq&#10;tL1Iu/0AAjhGBYYCiZ1+/Q44SaPtW1U/IMYzHGbOOSzveqPJQfqgwNZ0MhpTIi0Hoeyupj+eN+/m&#10;lITIrGAarKzpUQZ6t3r7Ztm5SpbQghbSEwSxoepcTdsYXVUUgbfSsDACJy0mG/CGRQz9rhCedYhu&#10;dFGOx++LDrxwHrgMAf8+DEm6yvhNI3n81jRBRqJrir3FvPq8btNarJas2nnmWsVPbbB/6MIwZfHS&#10;C9QDi4zsvfoLyijuIUATRxxMAU2juMwz4DST8atpnlrmZJ4FyQnuQlP4f7D86+G7J0qgdosFJZYZ&#10;FOlZ9rGRWpAy8dO5UGHZk8PC2H+AHmvzrME9Av8ZiIV1y+xO3nsPXSuZwP4m6WRxdXTACQlk230B&#10;gdewfYQM1DfeJPKQDoLoqNPxog22Qjj+LG/LspzOKOGYu5nf3syyeAWrzqedD/GTBEPSpqYetc/o&#10;7PAYYuqGVeeSdFkArcRGaZ0Dv9uutScHhj7Z5C8P8KpMW9LVdDErZxnZQjqfLWRURB9rZWo6H6dv&#10;cFZi46MVuSQypYc9dqLtiZ7EyMBN7Ld9VmJ+Zn0L4oh8eRhsi88MNy3435R0aNmahl975iUl+rNF&#10;zheT6TR5PAfT2W2Jgb/ObK8zzHKEqmmkZNiuY34XiQ4L96hNozJtScShk1PLaMXM5unZJK9fx7nq&#10;z+NevQAAAP//AwBQSwMEFAAGAAgAAAAhAPdsrifeAAAACQEAAA8AAABkcnMvZG93bnJldi54bWxM&#10;j9FOg0AQRd9N/IfNmPhi7AJaKMjQqInG19Z+wMJOgcjuEnZb6N87PtnHydzce065XcwgzjT53lmE&#10;eBWBINs43dsW4fD98bgB4YOyWg3OEsKFPGyr25tSFdrNdkfnfWgFl1hfKIQuhLGQ0jcdGeVXbiTL&#10;v6ObjAp8Tq3Uk5q53AwyiaJUGtVbXujUSO8dNT/7k0E4fs0P63yuP8Mh2z2nb6rPandBvL9bXl9A&#10;BFrCfxj+8BkdKmaq3clqLwaE9VMecxQhidmJA3masUuNsEkikFUprw2qXwAAAP//AwBQSwECLQAU&#10;AAYACAAAACEAtoM4kv4AAADhAQAAEwAAAAAAAAAAAAAAAAAAAAAAW0NvbnRlbnRfVHlwZXNdLnht&#10;bFBLAQItABQABgAIAAAAIQA4/SH/1gAAAJQBAAALAAAAAAAAAAAAAAAAAC8BAABfcmVscy8ucmVs&#10;c1BLAQItABQABgAIAAAAIQDA+0XfJQIAACQEAAAOAAAAAAAAAAAAAAAAAC4CAABkcnMvZTJvRG9j&#10;LnhtbFBLAQItABQABgAIAAAAIQD3bK4n3gAAAAkBAAAPAAAAAAAAAAAAAAAAAH8EAABkcnMvZG93&#10;bnJldi54bWxQSwUGAAAAAAQABADzAAAAigUAAAAA&#10;" stroked="f">
                <v:textbox>
                  <w:txbxContent>
                    <w:p w:rsidR="003D7024" w:rsidRDefault="003D7024" w:rsidP="00EA05C6">
                      <w:r>
                        <w:t>(Skizzen nicht maßstäblich)</w:t>
                      </w:r>
                    </w:p>
                    <w:p w:rsidR="003D7024" w:rsidRDefault="003D7024" w:rsidP="00EA05C6"/>
                  </w:txbxContent>
                </v:textbox>
                <w10:wrap type="square" anchorx="margin"/>
              </v:shape>
            </w:pict>
          </mc:Fallback>
        </mc:AlternateContent>
      </w:r>
    </w:p>
    <w:p w:rsidR="00F0310E" w:rsidRDefault="00F0310E" w:rsidP="001A53C9"/>
    <w:p w:rsidR="00F0310E" w:rsidRDefault="00F0310E" w:rsidP="001A53C9"/>
    <w:p w:rsidR="00F0310E" w:rsidRDefault="00F0310E" w:rsidP="001A53C9"/>
    <w:p w:rsidR="00F0310E" w:rsidRDefault="00F0310E" w:rsidP="001A53C9"/>
    <w:p w:rsidR="00F0310E" w:rsidRDefault="00F0310E" w:rsidP="001A53C9"/>
    <w:tbl>
      <w:tblPr>
        <w:tblStyle w:val="Tabellenraster"/>
        <w:tblpPr w:leftFromText="141" w:rightFromText="141" w:vertAnchor="text" w:horzAnchor="margin" w:tblpXSpec="right" w:tblpY="283"/>
        <w:tblW w:w="0" w:type="auto"/>
        <w:tblInd w:w="0" w:type="dxa"/>
        <w:tblLook w:val="04A0" w:firstRow="1" w:lastRow="0" w:firstColumn="1" w:lastColumn="0" w:noHBand="0" w:noVBand="1"/>
      </w:tblPr>
      <w:tblGrid>
        <w:gridCol w:w="2247"/>
        <w:gridCol w:w="584"/>
        <w:gridCol w:w="584"/>
        <w:gridCol w:w="571"/>
        <w:gridCol w:w="584"/>
      </w:tblGrid>
      <w:tr w:rsidR="00F0310E" w:rsidRPr="001F6EA6" w:rsidTr="00F0310E">
        <w:trPr>
          <w:trHeight w:val="417"/>
        </w:trPr>
        <w:tc>
          <w:tcPr>
            <w:tcW w:w="2247" w:type="dxa"/>
          </w:tcPr>
          <w:p w:rsidR="00F0310E" w:rsidRPr="001F6EA6" w:rsidRDefault="00F0310E" w:rsidP="00F0310E">
            <w:pPr>
              <w:pStyle w:val="Linien"/>
              <w:spacing w:after="0" w:line="240" w:lineRule="auto"/>
              <w:rPr>
                <w:color w:val="000000" w:themeColor="text1"/>
              </w:rPr>
            </w:pPr>
          </w:p>
        </w:tc>
        <w:tc>
          <w:tcPr>
            <w:tcW w:w="584" w:type="dxa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 w:rsidRPr="001F6EA6">
              <w:rPr>
                <w:color w:val="000000" w:themeColor="text1"/>
              </w:rPr>
              <w:t>2a</w:t>
            </w:r>
          </w:p>
        </w:tc>
        <w:tc>
          <w:tcPr>
            <w:tcW w:w="584" w:type="dxa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 w:rsidRPr="001F6EA6">
              <w:rPr>
                <w:color w:val="000000" w:themeColor="text1"/>
              </w:rPr>
              <w:t>2b</w:t>
            </w:r>
          </w:p>
        </w:tc>
        <w:tc>
          <w:tcPr>
            <w:tcW w:w="571" w:type="dxa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 w:rsidRPr="001F6EA6">
              <w:rPr>
                <w:color w:val="000000" w:themeColor="text1"/>
              </w:rPr>
              <w:t>2c</w:t>
            </w:r>
          </w:p>
        </w:tc>
        <w:tc>
          <w:tcPr>
            <w:tcW w:w="584" w:type="dxa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 w:rsidRPr="001F6EA6">
              <w:rPr>
                <w:color w:val="000000" w:themeColor="text1"/>
              </w:rPr>
              <w:t>2d</w:t>
            </w:r>
          </w:p>
        </w:tc>
      </w:tr>
      <w:tr w:rsidR="00F0310E" w:rsidRPr="001F6EA6" w:rsidTr="00F0310E">
        <w:trPr>
          <w:trHeight w:val="567"/>
        </w:trPr>
        <w:tc>
          <w:tcPr>
            <w:tcW w:w="2247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 w:rsidRPr="001F6EA6">
              <w:rPr>
                <w:color w:val="000000" w:themeColor="text1"/>
              </w:rPr>
              <w:t>Erreichte Punktzahl</w:t>
            </w:r>
          </w:p>
        </w:tc>
        <w:tc>
          <w:tcPr>
            <w:tcW w:w="584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</w:p>
        </w:tc>
        <w:tc>
          <w:tcPr>
            <w:tcW w:w="584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</w:p>
        </w:tc>
        <w:tc>
          <w:tcPr>
            <w:tcW w:w="571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</w:p>
        </w:tc>
        <w:tc>
          <w:tcPr>
            <w:tcW w:w="584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</w:p>
        </w:tc>
      </w:tr>
      <w:tr w:rsidR="00F0310E" w:rsidRPr="001F6EA6" w:rsidTr="00F0310E">
        <w:trPr>
          <w:trHeight w:val="567"/>
        </w:trPr>
        <w:tc>
          <w:tcPr>
            <w:tcW w:w="2247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 w:rsidRPr="001F6EA6">
              <w:rPr>
                <w:color w:val="000000" w:themeColor="text1"/>
              </w:rPr>
              <w:t>Mögliche Punktzahl</w:t>
            </w:r>
          </w:p>
        </w:tc>
        <w:tc>
          <w:tcPr>
            <w:tcW w:w="584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584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571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584" w:type="dxa"/>
            <w:vAlign w:val="center"/>
          </w:tcPr>
          <w:p w:rsidR="00F0310E" w:rsidRPr="001F6EA6" w:rsidRDefault="00F0310E" w:rsidP="00F0310E">
            <w:pPr>
              <w:pStyle w:val="Linien"/>
              <w:spacing w:after="0" w:line="240" w:lineRule="auto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</w:tr>
    </w:tbl>
    <w:p w:rsidR="00F0310E" w:rsidRDefault="00F0310E" w:rsidP="001A53C9"/>
    <w:p w:rsidR="00F0310E" w:rsidRDefault="00F0310E" w:rsidP="001A53C9"/>
    <w:p w:rsidR="00F0310E" w:rsidRDefault="00F0310E" w:rsidP="001A53C9"/>
    <w:p w:rsidR="00F0310E" w:rsidRDefault="00F0310E" w:rsidP="001A53C9"/>
    <w:p w:rsidR="00217EDB" w:rsidRPr="00E15B6F" w:rsidRDefault="00217EDB" w:rsidP="00217EDB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lastRenderedPageBreak/>
        <w:t xml:space="preserve">Wahlaufgabe </w:t>
      </w:r>
      <w:r>
        <w:t>3</w:t>
      </w:r>
      <w:r w:rsidRPr="00E15B6F">
        <w:t xml:space="preserve"> – </w:t>
      </w:r>
      <w:r w:rsidRPr="00217EDB">
        <w:t>Wachstumsprozesse</w:t>
      </w:r>
    </w:p>
    <w:p w:rsidR="00217EDB" w:rsidRPr="00E15B6F" w:rsidRDefault="00217EDB" w:rsidP="00F15A01"/>
    <w:p w:rsidR="00F15A01" w:rsidRDefault="00F15A01" w:rsidP="00F15A01">
      <w:r>
        <w:t>Um eine Bauchspeicheldrüse zu untersuchen, wird dem Patienten ein Farbstoff gespritzt.</w:t>
      </w:r>
    </w:p>
    <w:p w:rsidR="00F15A01" w:rsidRDefault="00F15A01" w:rsidP="00F15A01">
      <w:r>
        <w:t>Eine gesunde Bauchspeicheldrüse scheidet pro 10 Minuten ca. 30 % des jeweils noch vorhandenen Farbstoffes aus.</w:t>
      </w:r>
    </w:p>
    <w:p w:rsidR="00F15A01" w:rsidRDefault="00F15A01" w:rsidP="00F15A01">
      <w:pPr>
        <w:spacing w:after="0"/>
      </w:pPr>
    </w:p>
    <w:p w:rsidR="00F15A01" w:rsidRDefault="00F15A01" w:rsidP="00F15A01">
      <w:pPr>
        <w:pStyle w:val="Liste"/>
      </w:pPr>
      <w:r>
        <w:t>a)</w:t>
      </w:r>
      <w:r>
        <w:tab/>
        <w:t>Vervollständige die Tabelle.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59"/>
        <w:gridCol w:w="983"/>
        <w:gridCol w:w="957"/>
        <w:gridCol w:w="994"/>
        <w:gridCol w:w="994"/>
        <w:gridCol w:w="994"/>
        <w:gridCol w:w="994"/>
        <w:gridCol w:w="567"/>
        <w:gridCol w:w="969"/>
      </w:tblGrid>
      <w:tr w:rsidR="00F15A01" w:rsidTr="003D7024">
        <w:trPr>
          <w:trHeight w:val="567"/>
        </w:trPr>
        <w:tc>
          <w:tcPr>
            <w:tcW w:w="1757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Zeit in Minuten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20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30</w:t>
            </w:r>
          </w:p>
        </w:tc>
        <w:tc>
          <w:tcPr>
            <w:tcW w:w="1020" w:type="dxa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40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50</w:t>
            </w:r>
          </w:p>
        </w:tc>
        <w:tc>
          <w:tcPr>
            <w:tcW w:w="624" w:type="dxa"/>
            <w:tcBorders>
              <w:top w:val="dashed" w:sz="4" w:space="0" w:color="auto"/>
              <w:bottom w:val="dashed" w:sz="4" w:space="0" w:color="auto"/>
            </w:tcBorders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</w:p>
        </w:tc>
        <w:tc>
          <w:tcPr>
            <w:tcW w:w="1020" w:type="dxa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80</w:t>
            </w:r>
          </w:p>
        </w:tc>
      </w:tr>
      <w:tr w:rsidR="00F15A01" w:rsidTr="003D7024">
        <w:trPr>
          <w:trHeight w:val="567"/>
        </w:trPr>
        <w:tc>
          <w:tcPr>
            <w:tcW w:w="1757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Farbstoffmenge in %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100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70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_</w:t>
            </w:r>
            <w:r w:rsidRPr="00F15A01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34,3</w:t>
            </w:r>
          </w:p>
        </w:tc>
        <w:tc>
          <w:tcPr>
            <w:tcW w:w="1020" w:type="dxa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24,0</w:t>
            </w:r>
          </w:p>
        </w:tc>
        <w:tc>
          <w:tcPr>
            <w:tcW w:w="1020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16,8</w:t>
            </w:r>
          </w:p>
        </w:tc>
        <w:tc>
          <w:tcPr>
            <w:tcW w:w="624" w:type="dxa"/>
            <w:tcBorders>
              <w:top w:val="dashed" w:sz="4" w:space="0" w:color="auto"/>
              <w:bottom w:val="dashed" w:sz="4" w:space="0" w:color="auto"/>
            </w:tcBorders>
          </w:tcPr>
          <w:p w:rsidR="00F15A01" w:rsidRDefault="00F15A01" w:rsidP="003D7024">
            <w:pPr>
              <w:spacing w:after="0" w:line="240" w:lineRule="auto"/>
              <w:jc w:val="center"/>
            </w:pPr>
          </w:p>
        </w:tc>
        <w:tc>
          <w:tcPr>
            <w:tcW w:w="1020" w:type="dxa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5,8</w:t>
            </w:r>
          </w:p>
        </w:tc>
      </w:tr>
    </w:tbl>
    <w:p w:rsidR="00F15A01" w:rsidRDefault="00F15A01" w:rsidP="00F15A01">
      <w:pPr>
        <w:spacing w:after="0"/>
      </w:pPr>
    </w:p>
    <w:p w:rsidR="00F15A01" w:rsidRDefault="00F15A01" w:rsidP="00F15A01">
      <w:pPr>
        <w:pStyle w:val="Liste"/>
      </w:pPr>
      <w:r>
        <w:t>b)</w:t>
      </w:r>
      <w:r>
        <w:tab/>
        <w:t>Zeichne die Wertepaare in ein Koordinatensystem und verbinde sie sinnvoll</w:t>
      </w:r>
      <w:r w:rsidRPr="008A52A3">
        <w:t>.</w:t>
      </w:r>
      <w:r>
        <w:br/>
        <w:t xml:space="preserve">Wähle für die x-Achse 1 cm für 10 Minuten </w:t>
      </w:r>
      <w:r>
        <w:br/>
        <w:t>und für die y-Achse 1 cm für 10 %.</w:t>
      </w:r>
    </w:p>
    <w:p w:rsidR="00F15A01" w:rsidRDefault="00F15A01" w:rsidP="00F15A01">
      <w:pPr>
        <w:spacing w:after="0"/>
      </w:pPr>
    </w:p>
    <w:p w:rsidR="00F15A01" w:rsidRDefault="00F15A01" w:rsidP="00F15A01">
      <w:pPr>
        <w:pStyle w:val="Liste"/>
      </w:pPr>
      <w:r>
        <w:t>c)</w:t>
      </w:r>
      <w:r>
        <w:tab/>
        <w:t>Kreuze die Art der Zuordnung an</w:t>
      </w:r>
      <w:r w:rsidRPr="008A52A3">
        <w:t>.</w:t>
      </w:r>
    </w:p>
    <w:tbl>
      <w:tblPr>
        <w:tblpPr w:leftFromText="141" w:rightFromText="141" w:vertAnchor="text" w:horzAnchor="margin" w:tblpY="1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 w:rsidR="00F15A01" w:rsidTr="00F15A01">
        <w:trPr>
          <w:trHeight w:val="567"/>
        </w:trPr>
        <w:tc>
          <w:tcPr>
            <w:tcW w:w="3118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linear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quadratisch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exponentiell</w:t>
            </w:r>
          </w:p>
        </w:tc>
      </w:tr>
      <w:tr w:rsidR="00F15A01" w:rsidTr="00F15A01">
        <w:trPr>
          <w:trHeight w:val="567"/>
        </w:trPr>
        <w:tc>
          <w:tcPr>
            <w:tcW w:w="3118" w:type="dxa"/>
            <w:shd w:val="clear" w:color="auto" w:fill="auto"/>
            <w:vAlign w:val="center"/>
          </w:tcPr>
          <w:p w:rsidR="00F15A01" w:rsidRDefault="00F15A01" w:rsidP="003D7024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_</w:t>
            </w:r>
            <w:r w:rsidRPr="00F15A01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_</w:t>
            </w:r>
            <w:r w:rsidRPr="00F15A01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F15A01" w:rsidRDefault="00F15A01" w:rsidP="003D7024">
            <w:pPr>
              <w:spacing w:after="0" w:line="240" w:lineRule="auto"/>
              <w:jc w:val="center"/>
            </w:pPr>
            <w:r>
              <w:t>_</w:t>
            </w:r>
            <w:r w:rsidRPr="00F15A01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F15A01" w:rsidRDefault="00F15A01" w:rsidP="00F15A01">
      <w:pPr>
        <w:spacing w:after="0"/>
      </w:pPr>
    </w:p>
    <w:p w:rsidR="00F15A01" w:rsidRDefault="00F15A01" w:rsidP="00F15A01">
      <w:pPr>
        <w:spacing w:after="0"/>
      </w:pPr>
    </w:p>
    <w:p w:rsidR="00F15A01" w:rsidRDefault="00F15A01" w:rsidP="00F15A01">
      <w:pPr>
        <w:spacing w:after="0"/>
      </w:pPr>
    </w:p>
    <w:p w:rsidR="00F15A01" w:rsidRPr="00146513" w:rsidRDefault="00F15A01" w:rsidP="00D958E1"/>
    <w:p w:rsidR="00F15A01" w:rsidRDefault="00BF6D84" w:rsidP="00BF6D84">
      <w:pPr>
        <w:pStyle w:val="Liste"/>
      </w:pPr>
      <w:r>
        <w:t>d)</w:t>
      </w:r>
      <w:r>
        <w:tab/>
      </w:r>
      <w:r w:rsidR="00F15A01">
        <w:t>Gib die Farbstoffmenge in % nach 25 Minuten an.</w:t>
      </w:r>
    </w:p>
    <w:p w:rsidR="00F15A01" w:rsidRDefault="00F15A01" w:rsidP="00F15A01">
      <w:pPr>
        <w:spacing w:after="0"/>
      </w:pPr>
    </w:p>
    <w:p w:rsidR="00F15A01" w:rsidRDefault="00D958E1" w:rsidP="00D958E1">
      <w:pPr>
        <w:pStyle w:val="Liste"/>
      </w:pPr>
      <w:r>
        <w:lastRenderedPageBreak/>
        <w:t>e)</w:t>
      </w:r>
      <w:r>
        <w:tab/>
      </w:r>
      <w:r w:rsidR="00F15A01">
        <w:t>Gib an, nach welcher Zeit noch 10 % des Farbstoffes vorhanden sind.</w:t>
      </w:r>
    </w:p>
    <w:p w:rsidR="00F15A01" w:rsidRDefault="00F15A01" w:rsidP="00F15A01">
      <w:pPr>
        <w:pStyle w:val="Listenabsatz"/>
        <w:spacing w:after="0"/>
        <w:ind w:left="57"/>
      </w:pPr>
    </w:p>
    <w:p w:rsidR="00F15A01" w:rsidRDefault="00F15A01" w:rsidP="00F15A01">
      <w:pPr>
        <w:spacing w:after="0"/>
      </w:pPr>
      <w:r>
        <w:t>Einem Patienten werden 0,2 g Farbstoff gespritzt. Nach 20 Minuten sind noch 0,1 g des Farbstoffes in de</w:t>
      </w:r>
      <w:r w:rsidR="00D958E1">
        <w:t>r Bauchspeicheldrüse vorhanden.</w:t>
      </w:r>
    </w:p>
    <w:p w:rsidR="00D958E1" w:rsidRDefault="00D958E1" w:rsidP="00F15A01">
      <w:pPr>
        <w:spacing w:after="0"/>
      </w:pPr>
    </w:p>
    <w:p w:rsidR="00F15A01" w:rsidRDefault="00D958E1" w:rsidP="00D958E1">
      <w:pPr>
        <w:pStyle w:val="Liste"/>
      </w:pPr>
      <w:r>
        <w:t>f)</w:t>
      </w:r>
      <w:r>
        <w:tab/>
      </w:r>
      <w:r w:rsidR="00F15A01">
        <w:t>Entscheide, ob der Patient eine gesunde Bauchspeicheldrüse hat. Begründe deine Entscheidung.</w:t>
      </w:r>
    </w:p>
    <w:tbl>
      <w:tblPr>
        <w:tblStyle w:val="Tabellenraster"/>
        <w:tblpPr w:leftFromText="141" w:rightFromText="141" w:vertAnchor="text" w:horzAnchor="page" w:tblpX="3885" w:tblpY="6337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  <w:gridCol w:w="750"/>
        <w:gridCol w:w="661"/>
      </w:tblGrid>
      <w:tr w:rsidR="00D958E1" w:rsidRPr="001F6EA6" w:rsidTr="00D958E1">
        <w:trPr>
          <w:trHeight w:val="535"/>
        </w:trPr>
        <w:tc>
          <w:tcPr>
            <w:tcW w:w="3169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3a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3b</w:t>
            </w:r>
          </w:p>
        </w:tc>
        <w:tc>
          <w:tcPr>
            <w:tcW w:w="732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3c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3d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3e</w:t>
            </w:r>
          </w:p>
        </w:tc>
        <w:tc>
          <w:tcPr>
            <w:tcW w:w="661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3f</w:t>
            </w:r>
          </w:p>
        </w:tc>
      </w:tr>
      <w:tr w:rsidR="00D958E1" w:rsidRPr="001F6EA6" w:rsidTr="00D958E1">
        <w:trPr>
          <w:trHeight w:val="567"/>
        </w:trPr>
        <w:tc>
          <w:tcPr>
            <w:tcW w:w="3169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661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D958E1" w:rsidRPr="001F6EA6" w:rsidTr="00D958E1">
        <w:trPr>
          <w:trHeight w:val="567"/>
        </w:trPr>
        <w:tc>
          <w:tcPr>
            <w:tcW w:w="3169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4</w:t>
            </w:r>
          </w:p>
        </w:tc>
        <w:tc>
          <w:tcPr>
            <w:tcW w:w="732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661" w:type="dxa"/>
            <w:vAlign w:val="center"/>
          </w:tcPr>
          <w:p w:rsidR="00D958E1" w:rsidRPr="00D958E1" w:rsidRDefault="00D958E1" w:rsidP="00D958E1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958E1">
              <w:rPr>
                <w:color w:val="000000" w:themeColor="text1"/>
                <w:sz w:val="32"/>
                <w:szCs w:val="32"/>
              </w:rPr>
              <w:t>2</w:t>
            </w:r>
          </w:p>
        </w:tc>
      </w:tr>
    </w:tbl>
    <w:p w:rsidR="00F15A01" w:rsidRPr="008A52A3" w:rsidRDefault="00F15A01" w:rsidP="00F15A01">
      <w:pPr>
        <w:spacing w:after="0"/>
      </w:pPr>
    </w:p>
    <w:p w:rsidR="00F15A01" w:rsidRDefault="00F15A01" w:rsidP="00F15A01">
      <w:pPr>
        <w:rPr>
          <w:color w:val="000000" w:themeColor="text1"/>
        </w:rPr>
      </w:pPr>
    </w:p>
    <w:p w:rsidR="00F15A01" w:rsidRDefault="00F15A01" w:rsidP="00F15A01">
      <w:pPr>
        <w:rPr>
          <w:color w:val="000000" w:themeColor="text1"/>
        </w:rPr>
        <w:sectPr w:rsidR="00F15A01" w:rsidSect="003D7024">
          <w:pgSz w:w="11906" w:h="16838" w:code="9"/>
          <w:pgMar w:top="1701" w:right="851" w:bottom="1134" w:left="1134" w:header="426" w:footer="709" w:gutter="0"/>
          <w:cols w:space="708"/>
          <w:docGrid w:linePitch="360"/>
        </w:sectPr>
      </w:pPr>
    </w:p>
    <w:p w:rsidR="003C7A64" w:rsidRPr="00E15B6F" w:rsidRDefault="003C7A64" w:rsidP="003C7A64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lastRenderedPageBreak/>
        <w:t xml:space="preserve">Wahlaufgabe </w:t>
      </w:r>
      <w:r>
        <w:t>4</w:t>
      </w:r>
      <w:r w:rsidRPr="00E15B6F">
        <w:t xml:space="preserve"> – </w:t>
      </w:r>
      <w:r w:rsidRPr="003C7A64">
        <w:t>Quadratische Funktionen</w:t>
      </w:r>
    </w:p>
    <w:p w:rsidR="003C7A64" w:rsidRPr="00E15B6F" w:rsidRDefault="003C7A64" w:rsidP="003C7A64"/>
    <w:p w:rsidR="003C7A64" w:rsidRDefault="003C7A64" w:rsidP="003C7A64">
      <w:r>
        <w:t>Die Abbildung zeigt vier Graphen von quadratischen Funktionen.</w:t>
      </w:r>
    </w:p>
    <w:p w:rsidR="00F0310E" w:rsidRDefault="003C7A64" w:rsidP="003C7A64">
      <w:pPr>
        <w:pStyle w:val="Liste"/>
      </w:pPr>
      <w:r>
        <w:t>a)</w:t>
      </w:r>
      <w:r>
        <w:tab/>
        <w:t>Ordne die Graphen den passenden Funktionsgleichungen zu.</w:t>
      </w:r>
    </w:p>
    <w:p w:rsidR="00F0310E" w:rsidRDefault="0006375A" w:rsidP="001A53C9">
      <w:r>
        <w:rPr>
          <w:noProof/>
          <w:lang w:eastAsia="de-DE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34348</wp:posOffset>
            </wp:positionH>
            <wp:positionV relativeFrom="paragraph">
              <wp:posOffset>254000</wp:posOffset>
            </wp:positionV>
            <wp:extent cx="4366591" cy="3546763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54" t="24523" r="30285" b="7395"/>
                    <a:stretch/>
                  </pic:blipFill>
                  <pic:spPr bwMode="auto">
                    <a:xfrm>
                      <a:off x="0" y="0"/>
                      <a:ext cx="4366591" cy="3546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C7A64" w:rsidRDefault="003C7A64" w:rsidP="001A53C9">
      <w:r>
        <w:rPr>
          <w:noProof/>
        </w:rPr>
        <w:drawing>
          <wp:anchor distT="0" distB="0" distL="114300" distR="114300" simplePos="0" relativeHeight="251695104" behindDoc="1" locked="0" layoutInCell="1" allowOverlap="1" wp14:anchorId="623761E9" wp14:editId="01B41D36">
            <wp:simplePos x="0" y="0"/>
            <wp:positionH relativeFrom="column">
              <wp:posOffset>104140</wp:posOffset>
            </wp:positionH>
            <wp:positionV relativeFrom="paragraph">
              <wp:posOffset>34925</wp:posOffset>
            </wp:positionV>
            <wp:extent cx="4017645" cy="3214370"/>
            <wp:effectExtent l="0" t="0" r="1905" b="5080"/>
            <wp:wrapSquare wrapText="bothSides"/>
            <wp:docPr id="16" name="Grafik 16" descr="Ein Bild, das Dra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raht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7645" cy="3214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>
      <w:bookmarkStart w:id="3" w:name="_GoBack"/>
      <w:bookmarkEnd w:id="3"/>
    </w:p>
    <w:p w:rsidR="003C7A64" w:rsidRDefault="003C7A64" w:rsidP="001A53C9"/>
    <w:tbl>
      <w:tblPr>
        <w:tblStyle w:val="Tabellenraster"/>
        <w:tblpPr w:leftFromText="141" w:rightFromText="141" w:vertAnchor="text" w:horzAnchor="margin" w:tblpY="485"/>
        <w:tblW w:w="0" w:type="auto"/>
        <w:tblInd w:w="0" w:type="dxa"/>
        <w:tblLook w:val="04A0" w:firstRow="1" w:lastRow="0" w:firstColumn="1" w:lastColumn="0" w:noHBand="0" w:noVBand="1"/>
      </w:tblPr>
      <w:tblGrid>
        <w:gridCol w:w="2974"/>
        <w:gridCol w:w="1106"/>
      </w:tblGrid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Funktionsgleichung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Graph</w:t>
            </w:r>
          </w:p>
        </w:tc>
      </w:tr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y = x</w:t>
            </w:r>
            <w:r w:rsidRPr="003C7A64">
              <w:rPr>
                <w:sz w:val="36"/>
                <w:szCs w:val="36"/>
              </w:rPr>
              <w:t>²</w:t>
            </w:r>
            <w:r>
              <w:t xml:space="preserve"> – 3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</w:p>
        </w:tc>
      </w:tr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y = (x – 1)²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</w:p>
        </w:tc>
      </w:tr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y = (x + 2)</w:t>
            </w:r>
            <w:r w:rsidRPr="003C7A64">
              <w:rPr>
                <w:sz w:val="36"/>
                <w:szCs w:val="36"/>
              </w:rPr>
              <w:t>²</w:t>
            </w:r>
            <w:r>
              <w:t xml:space="preserve"> – 2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</w:p>
        </w:tc>
      </w:tr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y = (x – 3)</w:t>
            </w:r>
            <w:r w:rsidRPr="003C7A64">
              <w:rPr>
                <w:sz w:val="36"/>
                <w:szCs w:val="36"/>
              </w:rPr>
              <w:t>²</w:t>
            </w:r>
            <w:r>
              <w:t xml:space="preserve"> 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</w:p>
        </w:tc>
      </w:tr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y = – (x + 2)</w:t>
            </w:r>
            <w:r w:rsidRPr="003C7A64">
              <w:rPr>
                <w:sz w:val="36"/>
                <w:szCs w:val="36"/>
              </w:rPr>
              <w:t>²</w:t>
            </w:r>
            <w:r>
              <w:t xml:space="preserve"> + 3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</w:p>
        </w:tc>
      </w:tr>
      <w:tr w:rsidR="003C7A64" w:rsidTr="003C7A64">
        <w:trPr>
          <w:trHeight w:val="567"/>
        </w:trPr>
        <w:tc>
          <w:tcPr>
            <w:tcW w:w="2974" w:type="dxa"/>
            <w:vAlign w:val="center"/>
          </w:tcPr>
          <w:p w:rsidR="003C7A64" w:rsidRDefault="003C7A64" w:rsidP="003C7A64">
            <w:pPr>
              <w:spacing w:after="0" w:line="240" w:lineRule="auto"/>
            </w:pPr>
            <w:r>
              <w:t>y = – x</w:t>
            </w:r>
            <w:r w:rsidRPr="003C7A64">
              <w:rPr>
                <w:sz w:val="36"/>
                <w:szCs w:val="36"/>
              </w:rPr>
              <w:t>²</w:t>
            </w:r>
            <w:r>
              <w:t xml:space="preserve"> + 2</w:t>
            </w:r>
          </w:p>
        </w:tc>
        <w:tc>
          <w:tcPr>
            <w:tcW w:w="1106" w:type="dxa"/>
            <w:vAlign w:val="center"/>
          </w:tcPr>
          <w:p w:rsidR="003C7A64" w:rsidRDefault="003C7A64" w:rsidP="003C7A64">
            <w:pPr>
              <w:spacing w:after="0" w:line="240" w:lineRule="auto"/>
            </w:pPr>
          </w:p>
        </w:tc>
      </w:tr>
    </w:tbl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/>
    <w:p w:rsidR="003C7A64" w:rsidRDefault="003C7A64" w:rsidP="001A53C9"/>
    <w:p w:rsidR="003C7A64" w:rsidRPr="005C5DFA" w:rsidRDefault="003C7A64" w:rsidP="003C7A64">
      <w:pPr>
        <w:rPr>
          <w:rFonts w:eastAsiaTheme="minorEastAsia"/>
        </w:rPr>
      </w:pPr>
      <w:r>
        <w:lastRenderedPageBreak/>
        <w:t>Eine andere quadratische Funktion hat die Funktionsgleichung</w:t>
      </w:r>
      <w:r>
        <w:br/>
        <w:t>y = x</w:t>
      </w:r>
      <w:r w:rsidRPr="003C7A64">
        <w:rPr>
          <w:sz w:val="36"/>
          <w:szCs w:val="36"/>
        </w:rPr>
        <w:t>²</w:t>
      </w:r>
      <w:r>
        <w:t xml:space="preserve"> + 2x – 4.</w:t>
      </w:r>
    </w:p>
    <w:p w:rsidR="003C7A64" w:rsidRDefault="003C7A64" w:rsidP="003C7A64">
      <w:pPr>
        <w:pStyle w:val="Liste"/>
      </w:pPr>
      <w:r>
        <w:t>b)</w:t>
      </w:r>
      <w:r>
        <w:tab/>
        <w:t>Vervollständige die Wertetabelle und zeichne den Graphen der Funktion</w:t>
      </w:r>
      <w:r w:rsidRPr="00E8088E">
        <w:t xml:space="preserve"> </w:t>
      </w:r>
      <w:r>
        <w:t>in ein Koordinatensystem.</w:t>
      </w:r>
    </w:p>
    <w:p w:rsidR="003C7A64" w:rsidRPr="00CD0C09" w:rsidRDefault="003C7A64" w:rsidP="003C7A64">
      <w:pPr>
        <w:pStyle w:val="Liste"/>
        <w:rPr>
          <w:rFonts w:eastAsiaTheme="minorEastAsia"/>
        </w:rPr>
      </w:pPr>
    </w:p>
    <w:tbl>
      <w:tblPr>
        <w:tblStyle w:val="Tabellenraster"/>
        <w:tblW w:w="0" w:type="auto"/>
        <w:tblInd w:w="0" w:type="dxa"/>
        <w:tblLook w:val="04A0" w:firstRow="1" w:lastRow="0" w:firstColumn="1" w:lastColumn="0" w:noHBand="0" w:noVBand="1"/>
      </w:tblPr>
      <w:tblGrid>
        <w:gridCol w:w="2263"/>
        <w:gridCol w:w="1092"/>
        <w:gridCol w:w="1093"/>
        <w:gridCol w:w="1092"/>
        <w:gridCol w:w="1093"/>
        <w:gridCol w:w="1092"/>
        <w:gridCol w:w="1093"/>
        <w:gridCol w:w="1093"/>
      </w:tblGrid>
      <w:tr w:rsidR="003C7A64" w:rsidTr="003C7A64">
        <w:trPr>
          <w:trHeight w:val="567"/>
        </w:trPr>
        <w:tc>
          <w:tcPr>
            <w:tcW w:w="226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x</w:t>
            </w:r>
          </w:p>
        </w:tc>
        <w:tc>
          <w:tcPr>
            <w:tcW w:w="1092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4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3</w:t>
            </w:r>
          </w:p>
        </w:tc>
        <w:tc>
          <w:tcPr>
            <w:tcW w:w="1092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2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1</w:t>
            </w:r>
          </w:p>
        </w:tc>
        <w:tc>
          <w:tcPr>
            <w:tcW w:w="1092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0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2</w:t>
            </w:r>
          </w:p>
        </w:tc>
      </w:tr>
      <w:tr w:rsidR="003C7A64" w:rsidTr="003C7A64">
        <w:trPr>
          <w:trHeight w:val="567"/>
        </w:trPr>
        <w:tc>
          <w:tcPr>
            <w:tcW w:w="226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y = x</w:t>
            </w:r>
            <w:r w:rsidRPr="003C7A64">
              <w:rPr>
                <w:sz w:val="36"/>
                <w:szCs w:val="36"/>
              </w:rPr>
              <w:t>²</w:t>
            </w:r>
            <w:r>
              <w:t xml:space="preserve"> + 2x – 4</w:t>
            </w:r>
          </w:p>
        </w:tc>
        <w:tc>
          <w:tcPr>
            <w:tcW w:w="1092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4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1</w:t>
            </w:r>
          </w:p>
        </w:tc>
        <w:tc>
          <w:tcPr>
            <w:tcW w:w="1092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_</w:t>
            </w:r>
            <w:r w:rsidRPr="003C7A64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5</w:t>
            </w:r>
          </w:p>
        </w:tc>
        <w:tc>
          <w:tcPr>
            <w:tcW w:w="1092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4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– 1</w:t>
            </w:r>
          </w:p>
        </w:tc>
        <w:tc>
          <w:tcPr>
            <w:tcW w:w="1093" w:type="dxa"/>
            <w:vAlign w:val="center"/>
          </w:tcPr>
          <w:p w:rsidR="003C7A64" w:rsidRDefault="003C7A64" w:rsidP="003D7024">
            <w:pPr>
              <w:spacing w:after="0" w:line="240" w:lineRule="auto"/>
              <w:jc w:val="center"/>
            </w:pPr>
            <w:r>
              <w:t>4</w:t>
            </w:r>
          </w:p>
        </w:tc>
      </w:tr>
    </w:tbl>
    <w:p w:rsidR="003C7A64" w:rsidRPr="00146D2C" w:rsidRDefault="003C7A64" w:rsidP="003C7A64"/>
    <w:p w:rsidR="003C7A64" w:rsidRDefault="003C7A64" w:rsidP="003C7A64">
      <w:pPr>
        <w:pStyle w:val="Liste"/>
      </w:pPr>
      <w:r>
        <w:t>c)</w:t>
      </w:r>
      <w:r>
        <w:tab/>
        <w:t>Gib die Koordinaten des Scheitelpunktes der Funktion an.</w:t>
      </w:r>
    </w:p>
    <w:p w:rsidR="003C7A64" w:rsidRDefault="003C7A64" w:rsidP="003C7A64">
      <w:pPr>
        <w:pStyle w:val="Liste"/>
      </w:pPr>
      <w:r>
        <w:t>d)</w:t>
      </w:r>
      <w:r>
        <w:tab/>
        <w:t>Berechne die Nullstellen der Funktion y = x</w:t>
      </w:r>
      <w:r w:rsidRPr="003C7A64">
        <w:rPr>
          <w:sz w:val="36"/>
          <w:szCs w:val="36"/>
        </w:rPr>
        <w:t>²</w:t>
      </w:r>
      <w:r>
        <w:t xml:space="preserve"> + 2x – 4.</w:t>
      </w:r>
    </w:p>
    <w:p w:rsidR="003C7A64" w:rsidRDefault="003C7A64" w:rsidP="003C7A64">
      <w:pPr>
        <w:pStyle w:val="Liste"/>
      </w:pPr>
      <w:r>
        <w:t>e)</w:t>
      </w:r>
      <w:r>
        <w:tab/>
        <w:t>Verändere die Funktionsgleichung y = x</w:t>
      </w:r>
      <w:r w:rsidRPr="003C7A64">
        <w:rPr>
          <w:sz w:val="36"/>
          <w:szCs w:val="36"/>
        </w:rPr>
        <w:t>²</w:t>
      </w:r>
      <w:r>
        <w:t xml:space="preserve"> + 2x – 4 so, </w:t>
      </w:r>
      <w:r w:rsidR="003D7024">
        <w:br/>
      </w:r>
      <w:r>
        <w:t>dass der Graph keine Nullstelle hat.</w:t>
      </w:r>
    </w:p>
    <w:p w:rsidR="003C7A64" w:rsidRDefault="003C7A64" w:rsidP="003C7A64"/>
    <w:p w:rsidR="003C7A64" w:rsidRDefault="003C7A64" w:rsidP="003C7A64">
      <w:pPr>
        <w:pStyle w:val="Quelle"/>
      </w:pPr>
    </w:p>
    <w:p w:rsidR="003C7A64" w:rsidRDefault="003C7A64" w:rsidP="001A53C9"/>
    <w:p w:rsidR="003C7A64" w:rsidRDefault="003C7A64" w:rsidP="001A53C9"/>
    <w:p w:rsidR="003C7A64" w:rsidRDefault="003C7A64" w:rsidP="001A53C9"/>
    <w:tbl>
      <w:tblPr>
        <w:tblStyle w:val="Tabellenraster"/>
        <w:tblpPr w:leftFromText="142" w:rightFromText="142" w:vertAnchor="text" w:horzAnchor="margin" w:tblpXSpec="right" w:tblpY="586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  <w:gridCol w:w="750"/>
      </w:tblGrid>
      <w:tr w:rsidR="003C7A64" w:rsidRPr="00524557" w:rsidTr="003C7A64">
        <w:trPr>
          <w:trHeight w:val="567"/>
        </w:trPr>
        <w:tc>
          <w:tcPr>
            <w:tcW w:w="3169" w:type="dxa"/>
          </w:tcPr>
          <w:p w:rsidR="003C7A64" w:rsidRPr="00524557" w:rsidRDefault="003C7A64" w:rsidP="003C7A64">
            <w:pPr>
              <w:pStyle w:val="Liste"/>
            </w:pPr>
          </w:p>
        </w:tc>
        <w:tc>
          <w:tcPr>
            <w:tcW w:w="750" w:type="dxa"/>
          </w:tcPr>
          <w:p w:rsidR="003C7A64" w:rsidRPr="00524557" w:rsidRDefault="003C7A64" w:rsidP="003C7A64">
            <w:pPr>
              <w:pStyle w:val="Liste"/>
            </w:pPr>
            <w:r w:rsidRPr="00524557">
              <w:t>4a</w:t>
            </w:r>
          </w:p>
        </w:tc>
        <w:tc>
          <w:tcPr>
            <w:tcW w:w="750" w:type="dxa"/>
          </w:tcPr>
          <w:p w:rsidR="003C7A64" w:rsidRPr="00524557" w:rsidRDefault="003C7A64" w:rsidP="003C7A64">
            <w:pPr>
              <w:pStyle w:val="Liste"/>
            </w:pPr>
            <w:r w:rsidRPr="00524557">
              <w:t>4b</w:t>
            </w:r>
          </w:p>
        </w:tc>
        <w:tc>
          <w:tcPr>
            <w:tcW w:w="732" w:type="dxa"/>
          </w:tcPr>
          <w:p w:rsidR="003C7A64" w:rsidRPr="00524557" w:rsidRDefault="003C7A64" w:rsidP="003C7A64">
            <w:pPr>
              <w:pStyle w:val="Liste"/>
            </w:pPr>
            <w:r w:rsidRPr="00524557">
              <w:t>4</w:t>
            </w:r>
            <w:r>
              <w:t>c</w:t>
            </w: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  <w:r>
              <w:t>4d</w:t>
            </w: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  <w:r>
              <w:t>4e</w:t>
            </w:r>
          </w:p>
        </w:tc>
      </w:tr>
      <w:tr w:rsidR="003C7A64" w:rsidRPr="00524557" w:rsidTr="003C7A64">
        <w:trPr>
          <w:trHeight w:val="567"/>
        </w:trPr>
        <w:tc>
          <w:tcPr>
            <w:tcW w:w="3169" w:type="dxa"/>
            <w:vAlign w:val="center"/>
          </w:tcPr>
          <w:p w:rsidR="003C7A64" w:rsidRPr="00524557" w:rsidRDefault="003C7A64" w:rsidP="003C7A64">
            <w:pPr>
              <w:pStyle w:val="Liste"/>
            </w:pPr>
            <w:r w:rsidRPr="00524557">
              <w:t>Erreichte Punktzahl</w:t>
            </w: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</w:p>
        </w:tc>
        <w:tc>
          <w:tcPr>
            <w:tcW w:w="732" w:type="dxa"/>
            <w:vAlign w:val="center"/>
          </w:tcPr>
          <w:p w:rsidR="003C7A64" w:rsidRPr="00524557" w:rsidRDefault="003C7A64" w:rsidP="003C7A64">
            <w:pPr>
              <w:pStyle w:val="Liste"/>
            </w:pP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</w:p>
        </w:tc>
      </w:tr>
      <w:tr w:rsidR="003C7A64" w:rsidRPr="00524557" w:rsidTr="003C7A64">
        <w:trPr>
          <w:trHeight w:val="567"/>
        </w:trPr>
        <w:tc>
          <w:tcPr>
            <w:tcW w:w="3169" w:type="dxa"/>
            <w:vAlign w:val="center"/>
          </w:tcPr>
          <w:p w:rsidR="003C7A64" w:rsidRPr="00524557" w:rsidRDefault="003C7A64" w:rsidP="003C7A64">
            <w:pPr>
              <w:pStyle w:val="Liste"/>
            </w:pPr>
            <w:r w:rsidRPr="00524557">
              <w:t>Mögliche Punktzahl</w:t>
            </w: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  <w:r>
              <w:t>2</w:t>
            </w:r>
          </w:p>
        </w:tc>
        <w:tc>
          <w:tcPr>
            <w:tcW w:w="750" w:type="dxa"/>
            <w:vAlign w:val="center"/>
          </w:tcPr>
          <w:p w:rsidR="003C7A64" w:rsidRPr="00524557" w:rsidRDefault="003C7A64" w:rsidP="003C7A64">
            <w:pPr>
              <w:pStyle w:val="Liste"/>
            </w:pPr>
            <w:r>
              <w:t>3</w:t>
            </w:r>
          </w:p>
        </w:tc>
        <w:tc>
          <w:tcPr>
            <w:tcW w:w="732" w:type="dxa"/>
            <w:vAlign w:val="center"/>
          </w:tcPr>
          <w:p w:rsidR="003C7A64" w:rsidRPr="00524557" w:rsidRDefault="003C7A64" w:rsidP="003C7A64">
            <w:pPr>
              <w:pStyle w:val="Liste"/>
            </w:pPr>
            <w:r>
              <w:t>1</w:t>
            </w:r>
          </w:p>
        </w:tc>
        <w:tc>
          <w:tcPr>
            <w:tcW w:w="750" w:type="dxa"/>
            <w:vAlign w:val="center"/>
          </w:tcPr>
          <w:p w:rsidR="003C7A64" w:rsidRDefault="003C7A64" w:rsidP="003C7A64">
            <w:pPr>
              <w:pStyle w:val="Liste"/>
            </w:pPr>
            <w:r>
              <w:t>3</w:t>
            </w:r>
          </w:p>
        </w:tc>
        <w:tc>
          <w:tcPr>
            <w:tcW w:w="750" w:type="dxa"/>
            <w:vAlign w:val="center"/>
          </w:tcPr>
          <w:p w:rsidR="003C7A64" w:rsidRDefault="003C7A64" w:rsidP="003C7A64">
            <w:pPr>
              <w:pStyle w:val="Liste"/>
            </w:pPr>
            <w:r>
              <w:t>1</w:t>
            </w:r>
          </w:p>
        </w:tc>
      </w:tr>
    </w:tbl>
    <w:p w:rsidR="003C7A64" w:rsidRDefault="003C7A64" w:rsidP="001A53C9"/>
    <w:p w:rsidR="003C7A64" w:rsidRDefault="003C7A64" w:rsidP="001A53C9"/>
    <w:p w:rsidR="003C7A64" w:rsidRDefault="003C7A64" w:rsidP="001A53C9"/>
    <w:p w:rsidR="00F0310E" w:rsidRDefault="00F0310E" w:rsidP="001A53C9"/>
    <w:sectPr w:rsidR="00F0310E" w:rsidSect="00E15B6F">
      <w:pgSz w:w="11906" w:h="16838"/>
      <w:pgMar w:top="1701" w:right="851" w:bottom="1134" w:left="1134" w:header="426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57160"/>
    <w:multiLevelType w:val="hybridMultilevel"/>
    <w:tmpl w:val="87821EB6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8E2DAF"/>
    <w:multiLevelType w:val="hybridMultilevel"/>
    <w:tmpl w:val="1FBEFF0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E751300"/>
    <w:multiLevelType w:val="hybridMultilevel"/>
    <w:tmpl w:val="84786EC6"/>
    <w:lvl w:ilvl="0" w:tplc="04070017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37241AB5"/>
    <w:multiLevelType w:val="hybridMultilevel"/>
    <w:tmpl w:val="3C90F2E8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7616FA"/>
    <w:multiLevelType w:val="hybridMultilevel"/>
    <w:tmpl w:val="B0F2E5C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BB225E"/>
    <w:multiLevelType w:val="hybridMultilevel"/>
    <w:tmpl w:val="5FA0F8C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3A69AB"/>
    <w:multiLevelType w:val="hybridMultilevel"/>
    <w:tmpl w:val="723E24C8"/>
    <w:lvl w:ilvl="0" w:tplc="0A76D5EC">
      <w:start w:val="1"/>
      <w:numFmt w:val="bullet"/>
      <w:lvlText w:val=""/>
      <w:lvlJc w:val="left"/>
      <w:pPr>
        <w:ind w:left="70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7" w15:restartNumberingAfterBreak="0">
    <w:nsid w:val="61B3611A"/>
    <w:multiLevelType w:val="hybridMultilevel"/>
    <w:tmpl w:val="97E4752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26DEA"/>
    <w:multiLevelType w:val="hybridMultilevel"/>
    <w:tmpl w:val="01E893F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F2493F"/>
    <w:multiLevelType w:val="hybridMultilevel"/>
    <w:tmpl w:val="BA247D76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040F35"/>
    <w:multiLevelType w:val="hybridMultilevel"/>
    <w:tmpl w:val="2F00804C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AB969E7"/>
    <w:multiLevelType w:val="hybridMultilevel"/>
    <w:tmpl w:val="3D9CF08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EC4A2A"/>
    <w:multiLevelType w:val="hybridMultilevel"/>
    <w:tmpl w:val="490CA08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C7932"/>
    <w:multiLevelType w:val="hybridMultilevel"/>
    <w:tmpl w:val="6D9A37C6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E7E0D76"/>
    <w:multiLevelType w:val="hybridMultilevel"/>
    <w:tmpl w:val="A286909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FF11D72"/>
    <w:multiLevelType w:val="hybridMultilevel"/>
    <w:tmpl w:val="FAA6547A"/>
    <w:lvl w:ilvl="0" w:tplc="42763D46">
      <w:start w:val="1"/>
      <w:numFmt w:val="lowerLetter"/>
      <w:lvlText w:val="%1)"/>
      <w:lvlJc w:val="left"/>
      <w:pPr>
        <w:ind w:left="360" w:hanging="360"/>
      </w:pPr>
      <w:rPr>
        <w:rFonts w:hint="default"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14"/>
  </w:num>
  <w:num w:numId="9">
    <w:abstractNumId w:val="10"/>
  </w:num>
  <w:num w:numId="10">
    <w:abstractNumId w:val="4"/>
  </w:num>
  <w:num w:numId="11">
    <w:abstractNumId w:val="12"/>
  </w:num>
  <w:num w:numId="12">
    <w:abstractNumId w:val="5"/>
  </w:num>
  <w:num w:numId="13">
    <w:abstractNumId w:val="2"/>
  </w:num>
  <w:num w:numId="14">
    <w:abstractNumId w:val="6"/>
  </w:num>
  <w:num w:numId="15">
    <w:abstractNumId w:val="1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D31"/>
    <w:rsid w:val="00026392"/>
    <w:rsid w:val="00030AED"/>
    <w:rsid w:val="000350F4"/>
    <w:rsid w:val="0006375A"/>
    <w:rsid w:val="00073BD2"/>
    <w:rsid w:val="00093FBB"/>
    <w:rsid w:val="0015630E"/>
    <w:rsid w:val="001A53C9"/>
    <w:rsid w:val="001E3091"/>
    <w:rsid w:val="0021286B"/>
    <w:rsid w:val="00215E98"/>
    <w:rsid w:val="00217EDB"/>
    <w:rsid w:val="002C2CC9"/>
    <w:rsid w:val="0039004F"/>
    <w:rsid w:val="003B450E"/>
    <w:rsid w:val="003C7A64"/>
    <w:rsid w:val="003D7024"/>
    <w:rsid w:val="004B3391"/>
    <w:rsid w:val="004B595C"/>
    <w:rsid w:val="004C3806"/>
    <w:rsid w:val="00560D1D"/>
    <w:rsid w:val="00591FF2"/>
    <w:rsid w:val="005F1722"/>
    <w:rsid w:val="006C2C59"/>
    <w:rsid w:val="0073241B"/>
    <w:rsid w:val="007504BF"/>
    <w:rsid w:val="007671E0"/>
    <w:rsid w:val="007F64DE"/>
    <w:rsid w:val="008076E0"/>
    <w:rsid w:val="00815AFA"/>
    <w:rsid w:val="0087541B"/>
    <w:rsid w:val="008F32B4"/>
    <w:rsid w:val="008F63FB"/>
    <w:rsid w:val="009076C0"/>
    <w:rsid w:val="009176D4"/>
    <w:rsid w:val="00963D31"/>
    <w:rsid w:val="009E5CE2"/>
    <w:rsid w:val="009E6FA1"/>
    <w:rsid w:val="00A0791F"/>
    <w:rsid w:val="00A27E56"/>
    <w:rsid w:val="00A30A90"/>
    <w:rsid w:val="00A57D50"/>
    <w:rsid w:val="00AF4E0B"/>
    <w:rsid w:val="00B17B36"/>
    <w:rsid w:val="00B42B92"/>
    <w:rsid w:val="00B764D8"/>
    <w:rsid w:val="00B76614"/>
    <w:rsid w:val="00BA0894"/>
    <w:rsid w:val="00BD03E3"/>
    <w:rsid w:val="00BE75A8"/>
    <w:rsid w:val="00BF5D39"/>
    <w:rsid w:val="00BF6D84"/>
    <w:rsid w:val="00C11AFC"/>
    <w:rsid w:val="00C5303C"/>
    <w:rsid w:val="00CA5F8F"/>
    <w:rsid w:val="00CE6518"/>
    <w:rsid w:val="00D22827"/>
    <w:rsid w:val="00D36975"/>
    <w:rsid w:val="00D739AE"/>
    <w:rsid w:val="00D958E1"/>
    <w:rsid w:val="00DA145C"/>
    <w:rsid w:val="00E15B6F"/>
    <w:rsid w:val="00E67B7D"/>
    <w:rsid w:val="00E81C8B"/>
    <w:rsid w:val="00E916DD"/>
    <w:rsid w:val="00EA05C6"/>
    <w:rsid w:val="00F0310E"/>
    <w:rsid w:val="00F15A01"/>
    <w:rsid w:val="00F41362"/>
    <w:rsid w:val="00F44CA2"/>
    <w:rsid w:val="00F478E1"/>
    <w:rsid w:val="00F547FF"/>
    <w:rsid w:val="00F66B09"/>
    <w:rsid w:val="00FA2C69"/>
    <w:rsid w:val="00FF0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FDDCC"/>
  <w15:docId w15:val="{684BC9A7-B1CA-498A-8CAC-10010AD89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15AFA"/>
    <w:pPr>
      <w:spacing w:after="120" w:line="360" w:lineRule="auto"/>
    </w:pPr>
    <w:rPr>
      <w:rFonts w:ascii="Arial" w:hAnsi="Arial"/>
      <w:sz w:val="32"/>
    </w:rPr>
  </w:style>
  <w:style w:type="paragraph" w:styleId="berschrift1">
    <w:name w:val="heading 1"/>
    <w:aliases w:val="Aufgabe"/>
    <w:basedOn w:val="Standard"/>
    <w:next w:val="Standard"/>
    <w:link w:val="berschrift1Zchn"/>
    <w:qFormat/>
    <w:rsid w:val="00BF5D39"/>
    <w:pPr>
      <w:keepNext/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3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F5D39"/>
    <w:pPr>
      <w:keepNext/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E75A8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Aufgabe Zchn"/>
    <w:basedOn w:val="Absatz-Standardschriftart"/>
    <w:link w:val="berschrift1"/>
    <w:rsid w:val="00BF5D39"/>
    <w:rPr>
      <w:rFonts w:ascii="Arial" w:eastAsia="Calibri" w:hAnsi="Arial" w:cs="Arial"/>
      <w:b/>
      <w:bCs/>
      <w:kern w:val="32"/>
      <w:sz w:val="3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F5D39"/>
    <w:rPr>
      <w:rFonts w:ascii="Arial" w:eastAsia="Calibri" w:hAnsi="Arial" w:cs="Arial"/>
      <w:b/>
      <w:bCs/>
      <w:iCs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E75A8"/>
    <w:rPr>
      <w:rFonts w:ascii="Arial" w:eastAsia="Calibri" w:hAnsi="Arial" w:cs="Arial"/>
      <w:b/>
      <w:bCs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F5D39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63D31"/>
    <w:pPr>
      <w:ind w:left="720"/>
      <w:contextualSpacing/>
    </w:pPr>
    <w:rPr>
      <w:rFonts w:eastAsia="Calibri" w:cs="Arial"/>
      <w:szCs w:val="22"/>
    </w:rPr>
  </w:style>
  <w:style w:type="paragraph" w:customStyle="1" w:styleId="Tabelle">
    <w:name w:val="Tabelle"/>
    <w:basedOn w:val="Standard"/>
    <w:rsid w:val="00963D31"/>
    <w:pPr>
      <w:spacing w:before="60" w:after="60"/>
    </w:pPr>
    <w:rPr>
      <w:rFonts w:eastAsia="Times New Roman" w:cs="Arial"/>
      <w:sz w:val="22"/>
      <w:szCs w:val="22"/>
      <w:lang w:eastAsia="de-DE"/>
    </w:rPr>
  </w:style>
  <w:style w:type="paragraph" w:customStyle="1" w:styleId="Linien">
    <w:name w:val="Linien"/>
    <w:basedOn w:val="Standard"/>
    <w:qFormat/>
    <w:rsid w:val="00963D31"/>
    <w:pPr>
      <w:tabs>
        <w:tab w:val="right" w:leader="underscore" w:pos="9921"/>
      </w:tabs>
      <w:spacing w:line="480" w:lineRule="auto"/>
    </w:pPr>
    <w:rPr>
      <w:rFonts w:eastAsia="Times New Roman" w:cs="Arial"/>
      <w:sz w:val="22"/>
      <w:szCs w:val="22"/>
      <w:lang w:eastAsia="de-DE"/>
    </w:rPr>
  </w:style>
  <w:style w:type="table" w:styleId="Tabellenraster">
    <w:name w:val="Table Grid"/>
    <w:basedOn w:val="NormaleTabelle"/>
    <w:uiPriority w:val="39"/>
    <w:rsid w:val="00963D31"/>
    <w:pPr>
      <w:spacing w:after="120" w:line="360" w:lineRule="auto"/>
    </w:pPr>
    <w:rPr>
      <w:rFonts w:ascii="Times New Roman" w:eastAsia="Times New Roman" w:hAnsi="Times New Roman"/>
      <w:lang w:eastAsia="de-D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uiPriority w:val="39"/>
    <w:rsid w:val="00963D31"/>
    <w:pPr>
      <w:spacing w:after="120" w:line="360" w:lineRule="auto"/>
    </w:pPr>
    <w:rPr>
      <w:rFonts w:ascii="Times New Roman" w:eastAsia="Times New Roman" w:hAnsi="Times New Roman"/>
      <w:lang w:eastAsia="de-D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lle">
    <w:name w:val="Quelle"/>
    <w:basedOn w:val="Textkrper"/>
    <w:qFormat/>
    <w:rsid w:val="003C7A64"/>
    <w:pPr>
      <w:ind w:right="1701"/>
    </w:pPr>
    <w:rPr>
      <w:rFonts w:eastAsia="Calibri"/>
      <w:sz w:val="18"/>
      <w:szCs w:val="18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3C7A64"/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3C7A64"/>
    <w:rPr>
      <w:rFonts w:ascii="Arial" w:hAnsi="Arial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Vorlagen\E-Buch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0E7C14-DB04-4234-B134-249A8D3C46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E-Buch.dotx</Template>
  <TotalTime>0</TotalTime>
  <Pages>20</Pages>
  <Words>979</Words>
  <Characters>6172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7137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23</cp:revision>
  <dcterms:created xsi:type="dcterms:W3CDTF">2022-04-08T11:09:00Z</dcterms:created>
  <dcterms:modified xsi:type="dcterms:W3CDTF">2022-04-11T09:44:00Z</dcterms:modified>
</cp:coreProperties>
</file>