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Ind w:w="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98"/>
        <w:gridCol w:w="3296"/>
        <w:gridCol w:w="3297"/>
      </w:tblGrid>
      <w:tr w:rsidR="00963D31" w:rsidRPr="00815AFA" w:rsidTr="00815AFA">
        <w:tc>
          <w:tcPr>
            <w:tcW w:w="3298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Abschlussarbeit 2022</w:t>
            </w:r>
          </w:p>
        </w:tc>
        <w:tc>
          <w:tcPr>
            <w:tcW w:w="3296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Mathematik</w:t>
            </w:r>
          </w:p>
        </w:tc>
        <w:tc>
          <w:tcPr>
            <w:tcW w:w="3297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Material für Prüflinge</w:t>
            </w:r>
          </w:p>
        </w:tc>
      </w:tr>
      <w:tr w:rsidR="00963D31" w:rsidRPr="00815AFA" w:rsidTr="00815AFA">
        <w:tc>
          <w:tcPr>
            <w:tcW w:w="3298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963D31" w:rsidP="003D7024">
            <w:pPr>
              <w:jc w:val="center"/>
              <w:rPr>
                <w:b/>
                <w:szCs w:val="32"/>
              </w:rPr>
            </w:pPr>
            <w:r w:rsidRPr="00815AFA">
              <w:rPr>
                <w:b/>
                <w:szCs w:val="32"/>
              </w:rPr>
              <w:t>Realschule</w:t>
            </w:r>
          </w:p>
        </w:tc>
        <w:tc>
          <w:tcPr>
            <w:tcW w:w="3296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E916DD" w:rsidP="003D7024">
            <w:pPr>
              <w:jc w:val="center"/>
              <w:rPr>
                <w:b/>
                <w:szCs w:val="32"/>
              </w:rPr>
            </w:pPr>
            <w:r w:rsidRPr="00E916DD">
              <w:rPr>
                <w:b/>
                <w:szCs w:val="32"/>
              </w:rPr>
              <w:t xml:space="preserve">Hauptteil 2 </w:t>
            </w:r>
            <w:r>
              <w:rPr>
                <w:b/>
                <w:szCs w:val="32"/>
              </w:rPr>
              <w:br/>
            </w:r>
            <w:r w:rsidRPr="00E916DD">
              <w:rPr>
                <w:b/>
                <w:szCs w:val="32"/>
              </w:rPr>
              <w:t xml:space="preserve">und </w:t>
            </w:r>
            <w:proofErr w:type="spellStart"/>
            <w:r w:rsidRPr="00E916DD">
              <w:rPr>
                <w:b/>
                <w:szCs w:val="32"/>
              </w:rPr>
              <w:t>Wahlteil</w:t>
            </w:r>
            <w:proofErr w:type="spellEnd"/>
          </w:p>
        </w:tc>
        <w:tc>
          <w:tcPr>
            <w:tcW w:w="3297" w:type="dxa"/>
            <w:vAlign w:val="center"/>
          </w:tcPr>
          <w:p w:rsidR="00963D31" w:rsidRPr="00815AFA" w:rsidRDefault="00963D31" w:rsidP="003D7024">
            <w:pPr>
              <w:jc w:val="center"/>
              <w:rPr>
                <w:b/>
                <w:sz w:val="4"/>
                <w:szCs w:val="4"/>
              </w:rPr>
            </w:pPr>
          </w:p>
          <w:p w:rsidR="00963D31" w:rsidRPr="00815AFA" w:rsidRDefault="00760D72" w:rsidP="003D7024">
            <w:pPr>
              <w:jc w:val="center"/>
              <w:rPr>
                <w:b/>
                <w:szCs w:val="32"/>
              </w:rPr>
            </w:pPr>
            <w:r>
              <w:rPr>
                <w:b/>
                <w:szCs w:val="32"/>
              </w:rPr>
              <w:t>Nachschreib</w:t>
            </w:r>
            <w:r w:rsidR="00963D31" w:rsidRPr="00815AFA">
              <w:rPr>
                <w:b/>
                <w:szCs w:val="32"/>
              </w:rPr>
              <w:t>termin</w:t>
            </w:r>
          </w:p>
        </w:tc>
      </w:tr>
    </w:tbl>
    <w:p w:rsidR="00963D31" w:rsidRPr="00815AFA" w:rsidRDefault="00963D31" w:rsidP="00815AFA"/>
    <w:p w:rsidR="00963D31" w:rsidRDefault="00963D31" w:rsidP="00963D31">
      <w:pPr>
        <w:jc w:val="center"/>
        <w:rPr>
          <w:b/>
          <w:i/>
          <w:sz w:val="24"/>
          <w:szCs w:val="24"/>
        </w:rPr>
      </w:pPr>
    </w:p>
    <w:tbl>
      <w:tblPr>
        <w:tblStyle w:val="Tabellenraster1"/>
        <w:tblW w:w="9679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21"/>
        <w:gridCol w:w="3158"/>
      </w:tblGrid>
      <w:tr w:rsidR="00963D31" w:rsidTr="001E3091">
        <w:trPr>
          <w:trHeight w:val="695"/>
        </w:trPr>
        <w:tc>
          <w:tcPr>
            <w:tcW w:w="6521" w:type="dxa"/>
            <w:vAlign w:val="bottom"/>
            <w:hideMark/>
          </w:tcPr>
          <w:p w:rsidR="00963D31" w:rsidRPr="001E3091" w:rsidRDefault="00963D31" w:rsidP="001E3091">
            <w:pPr>
              <w:tabs>
                <w:tab w:val="right" w:pos="9921"/>
              </w:tabs>
              <w:outlineLvl w:val="0"/>
              <w:rPr>
                <w:b/>
                <w:szCs w:val="32"/>
              </w:rPr>
            </w:pPr>
            <w:r w:rsidRPr="001E3091">
              <w:rPr>
                <w:b/>
                <w:szCs w:val="32"/>
              </w:rPr>
              <w:t xml:space="preserve">Name:  </w:t>
            </w:r>
            <w:r w:rsidRPr="001E3091">
              <w:rPr>
                <w:szCs w:val="32"/>
              </w:rPr>
              <w:t>____________________________</w:t>
            </w:r>
          </w:p>
        </w:tc>
        <w:tc>
          <w:tcPr>
            <w:tcW w:w="3158" w:type="dxa"/>
            <w:vAlign w:val="bottom"/>
            <w:hideMark/>
          </w:tcPr>
          <w:p w:rsidR="00963D31" w:rsidRPr="001E3091" w:rsidRDefault="00963D31" w:rsidP="003D7024">
            <w:pPr>
              <w:tabs>
                <w:tab w:val="right" w:pos="9921"/>
              </w:tabs>
              <w:outlineLvl w:val="0"/>
              <w:rPr>
                <w:b/>
                <w:szCs w:val="32"/>
              </w:rPr>
            </w:pPr>
            <w:r w:rsidRPr="001E3091">
              <w:rPr>
                <w:b/>
                <w:szCs w:val="32"/>
              </w:rPr>
              <w:t xml:space="preserve">Klasse: </w:t>
            </w:r>
            <w:r w:rsidRPr="001E3091">
              <w:rPr>
                <w:szCs w:val="32"/>
              </w:rPr>
              <w:t>______</w:t>
            </w:r>
          </w:p>
        </w:tc>
      </w:tr>
    </w:tbl>
    <w:p w:rsidR="00963D31" w:rsidRDefault="00963D31" w:rsidP="00963D31">
      <w:pPr>
        <w:jc w:val="center"/>
        <w:rPr>
          <w:rFonts w:cs="Arial"/>
          <w:sz w:val="22"/>
          <w:szCs w:val="22"/>
        </w:rPr>
      </w:pPr>
      <w:r>
        <w:t xml:space="preserve"> </w:t>
      </w:r>
    </w:p>
    <w:p w:rsidR="00963D31" w:rsidRDefault="00963D31" w:rsidP="00963D31"/>
    <w:p w:rsidR="00E916DD" w:rsidRDefault="00E916DD" w:rsidP="00E916DD">
      <w:pPr>
        <w:pStyle w:val="berschrift4"/>
      </w:pPr>
      <w:r w:rsidRPr="00E916DD">
        <w:t>Es wurden die folgenden zwei Aufgaben des Wahlteils gewählt:</w:t>
      </w:r>
    </w:p>
    <w:tbl>
      <w:tblPr>
        <w:tblpPr w:leftFromText="141" w:rightFromText="141" w:bottomFromText="120" w:vertAnchor="text" w:horzAnchor="margin" w:tblpXSpec="center" w:tblpY="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68"/>
        <w:gridCol w:w="2178"/>
      </w:tblGrid>
      <w:tr w:rsidR="00E916DD" w:rsidTr="00E916DD">
        <w:trPr>
          <w:trHeight w:val="1016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BE75A8">
            <w:pPr>
              <w:rPr>
                <w:sz w:val="4"/>
                <w:szCs w:val="4"/>
              </w:rPr>
            </w:pPr>
          </w:p>
          <w:p w:rsidR="00E916DD" w:rsidRDefault="00E916DD" w:rsidP="00BE75A8">
            <w:r w:rsidRPr="00E916DD">
              <w:t>Wahlaufgabe W1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BE75A8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94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2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94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3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  <w:tr w:rsidR="00E916DD" w:rsidTr="00E916DD">
        <w:trPr>
          <w:trHeight w:val="1158"/>
        </w:trPr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r w:rsidRPr="00E916DD">
              <w:t>Wahlaufgabe W</w:t>
            </w:r>
            <w:r>
              <w:t>4</w:t>
            </w:r>
          </w:p>
        </w:tc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916DD" w:rsidRPr="00E916DD" w:rsidRDefault="00E916DD" w:rsidP="00E916DD">
            <w:pPr>
              <w:rPr>
                <w:sz w:val="4"/>
                <w:szCs w:val="4"/>
              </w:rPr>
            </w:pPr>
          </w:p>
          <w:p w:rsidR="00E916DD" w:rsidRDefault="00E916DD" w:rsidP="00E916DD">
            <w:pPr>
              <w:jc w:val="center"/>
            </w:pPr>
            <w:r>
              <w:t>_</w:t>
            </w:r>
            <w:r w:rsidRPr="00E916DD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963D31" w:rsidRDefault="00963D31" w:rsidP="00963D31"/>
    <w:p w:rsidR="00963D31" w:rsidRDefault="00963D31" w:rsidP="00963D31"/>
    <w:p w:rsidR="00E916DD" w:rsidRDefault="00E916DD" w:rsidP="00963D31"/>
    <w:p w:rsidR="00E916DD" w:rsidRDefault="00E916DD" w:rsidP="00963D31"/>
    <w:p w:rsidR="00E916DD" w:rsidRDefault="00E916DD" w:rsidP="00963D31"/>
    <w:p w:rsidR="00963D31" w:rsidRDefault="00963D31" w:rsidP="00963D31"/>
    <w:p w:rsidR="00E916DD" w:rsidRDefault="00E916DD" w:rsidP="00963D31"/>
    <w:p w:rsidR="00E916DD" w:rsidRDefault="00E916DD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E916DD" w:rsidRDefault="00E916DD" w:rsidP="00963D31">
      <w:pPr>
        <w:rPr>
          <w:b/>
        </w:rPr>
      </w:pPr>
      <w:r w:rsidRPr="00E916DD">
        <w:rPr>
          <w:b/>
        </w:rPr>
        <w:lastRenderedPageBreak/>
        <w:t>Wichtige Hinweise:</w:t>
      </w:r>
    </w:p>
    <w:p w:rsidR="00E916DD" w:rsidRDefault="00E916DD" w:rsidP="00963D31">
      <w:r w:rsidRPr="00E916DD">
        <w:t xml:space="preserve">Runde Endergebnisse auf 2 Nachkommastellen, sofern nichts </w:t>
      </w:r>
      <w:proofErr w:type="gramStart"/>
      <w:r w:rsidRPr="00E916DD">
        <w:t>anderes</w:t>
      </w:r>
      <w:proofErr w:type="gramEnd"/>
      <w:r w:rsidRPr="00E916DD">
        <w:t xml:space="preserve"> angegeben ist. Schreibe deine Lösungswege ausführlich auf.</w:t>
      </w:r>
    </w:p>
    <w:p w:rsidR="00E916DD" w:rsidRDefault="00E916DD" w:rsidP="00E916DD"/>
    <w:p w:rsidR="00E916DD" w:rsidRPr="009076C0" w:rsidRDefault="00E916DD" w:rsidP="00E916DD">
      <w:pPr>
        <w:pStyle w:val="berschrift4"/>
        <w:rPr>
          <w:color w:val="00B050"/>
        </w:rPr>
      </w:pPr>
      <w:r w:rsidRPr="009076C0">
        <w:rPr>
          <w:color w:val="00B050"/>
        </w:rPr>
        <w:t>Hinweis:</w:t>
      </w:r>
    </w:p>
    <w:p w:rsidR="00E916DD" w:rsidRPr="009076C0" w:rsidRDefault="00E916DD" w:rsidP="00E916DD">
      <w:pPr>
        <w:rPr>
          <w:color w:val="00B050"/>
          <w:szCs w:val="32"/>
        </w:rPr>
      </w:pPr>
      <w:r w:rsidRPr="009076C0">
        <w:rPr>
          <w:color w:val="00B050"/>
          <w:szCs w:val="32"/>
        </w:rPr>
        <w:t>Die Quelle aller Grafiken/Bilder in dieser Abschlussarbeit ist:</w:t>
      </w:r>
      <w:r w:rsidRPr="009076C0">
        <w:rPr>
          <w:color w:val="00B050"/>
          <w:szCs w:val="32"/>
        </w:rPr>
        <w:br/>
        <w:t>MK Niedersachsen</w:t>
      </w:r>
    </w:p>
    <w:p w:rsidR="00E916DD" w:rsidRDefault="00E916DD" w:rsidP="00E916DD">
      <w:pPr>
        <w:rPr>
          <w:szCs w:val="32"/>
        </w:rPr>
      </w:pPr>
    </w:p>
    <w:p w:rsidR="00E916DD" w:rsidRPr="00093FBB" w:rsidRDefault="00E916DD" w:rsidP="00E916DD">
      <w:pPr>
        <w:rPr>
          <w:i/>
        </w:rPr>
      </w:pPr>
      <w:r w:rsidRPr="00093FBB">
        <w:rPr>
          <w:i/>
          <w:color w:val="FF0000"/>
        </w:rPr>
        <w:t>Alle Grafiken die für die Aufgaben relevant sind, wurden noch einmal als separate Datei mit beigefügt.</w:t>
      </w:r>
    </w:p>
    <w:p w:rsidR="00E916DD" w:rsidRDefault="00E916DD" w:rsidP="00E916DD"/>
    <w:p w:rsidR="00E916DD" w:rsidRDefault="00E916DD">
      <w:pPr>
        <w:spacing w:after="0" w:line="240" w:lineRule="auto"/>
      </w:pPr>
      <w:r>
        <w:br w:type="page"/>
      </w:r>
    </w:p>
    <w:p w:rsidR="0021286B" w:rsidRPr="0021286B" w:rsidRDefault="0021286B" w:rsidP="0021286B">
      <w:pPr>
        <w:pStyle w:val="berschrift3"/>
      </w:pPr>
      <w:r w:rsidRPr="0021286B">
        <w:lastRenderedPageBreak/>
        <w:t>Hauptteil 2</w:t>
      </w:r>
    </w:p>
    <w:p w:rsidR="0021286B" w:rsidRPr="006F374D" w:rsidRDefault="0021286B" w:rsidP="0021286B">
      <w:pPr>
        <w:pStyle w:val="berschrift4"/>
      </w:pPr>
      <w:bookmarkStart w:id="0" w:name="_Hlk22206277"/>
      <w:r w:rsidRPr="006F374D">
        <w:t>Aufgabe 1</w:t>
      </w:r>
    </w:p>
    <w:bookmarkEnd w:id="0"/>
    <w:p w:rsidR="00760D72" w:rsidRDefault="00760D72" w:rsidP="00760D72">
      <w:r>
        <w:t>In der Tabelle ist die Entwicklung der Einwohnerzahl von Wolfsburg dargestellt.</w:t>
      </w:r>
    </w:p>
    <w:p w:rsidR="00760D72" w:rsidRDefault="00760D72" w:rsidP="00760D72">
      <w:r>
        <w:t>Im Jahr 1970 lebten 44 192 Mädchen und Frauen in Wolfsburg.</w:t>
      </w:r>
    </w:p>
    <w:p w:rsidR="00760D72" w:rsidRDefault="00760D72" w:rsidP="00760D72">
      <w:pPr>
        <w:pStyle w:val="Liste"/>
      </w:pPr>
      <w:r>
        <w:t>a)</w:t>
      </w:r>
      <w:r>
        <w:tab/>
        <w:t>Berechne den prozentualen Anteil der Mädchen und Frauen an der Einwohnerzahl im Jahr 1970.</w:t>
      </w:r>
    </w:p>
    <w:p w:rsidR="00760D72" w:rsidRDefault="00760D72" w:rsidP="00760D72">
      <w:pPr>
        <w:pStyle w:val="Liste"/>
      </w:pPr>
    </w:p>
    <w:tbl>
      <w:tblPr>
        <w:tblStyle w:val="Tabellenraster"/>
        <w:tblW w:w="0" w:type="auto"/>
        <w:tblInd w:w="0" w:type="dxa"/>
        <w:tblLook w:val="04A0" w:firstRow="1" w:lastRow="0" w:firstColumn="1" w:lastColumn="0" w:noHBand="0" w:noVBand="1"/>
      </w:tblPr>
      <w:tblGrid>
        <w:gridCol w:w="1106"/>
        <w:gridCol w:w="2494"/>
      </w:tblGrid>
      <w:tr w:rsidR="00760D72" w:rsidTr="00760D72">
        <w:tc>
          <w:tcPr>
            <w:tcW w:w="1106" w:type="dxa"/>
            <w:vAlign w:val="center"/>
          </w:tcPr>
          <w:p w:rsidR="00760D72" w:rsidRPr="00760D72" w:rsidRDefault="00760D72" w:rsidP="00760D72">
            <w:pPr>
              <w:jc w:val="center"/>
              <w:rPr>
                <w:b/>
              </w:rPr>
            </w:pPr>
            <w:r w:rsidRPr="00760D72">
              <w:rPr>
                <w:b/>
              </w:rPr>
              <w:t>Jahr</w:t>
            </w:r>
          </w:p>
        </w:tc>
        <w:tc>
          <w:tcPr>
            <w:tcW w:w="2494" w:type="dxa"/>
            <w:vAlign w:val="center"/>
          </w:tcPr>
          <w:p w:rsidR="00760D72" w:rsidRPr="00760D72" w:rsidRDefault="00760D72" w:rsidP="00760D72">
            <w:pPr>
              <w:jc w:val="center"/>
              <w:rPr>
                <w:b/>
              </w:rPr>
            </w:pPr>
            <w:r w:rsidRPr="00760D72">
              <w:rPr>
                <w:b/>
              </w:rPr>
              <w:t>Einwohnerzahl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1970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93</w:t>
            </w:r>
            <w:r>
              <w:t>.</w:t>
            </w:r>
            <w:r w:rsidRPr="00144172">
              <w:t>494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1975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128</w:t>
            </w:r>
            <w:r>
              <w:t>.</w:t>
            </w:r>
            <w:r w:rsidRPr="00144172">
              <w:t>586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1980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131</w:t>
            </w:r>
            <w:r>
              <w:t>.</w:t>
            </w:r>
            <w:r w:rsidRPr="00144172">
              <w:t>225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1985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129</w:t>
            </w:r>
            <w:r>
              <w:t>.</w:t>
            </w:r>
            <w:r w:rsidRPr="00144172">
              <w:t>318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1990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128</w:t>
            </w:r>
            <w:r>
              <w:t>.</w:t>
            </w:r>
            <w:r w:rsidRPr="00144172">
              <w:t>685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1995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126</w:t>
            </w:r>
            <w:r>
              <w:t>.</w:t>
            </w:r>
            <w:r w:rsidRPr="00144172">
              <w:t>151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2000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121</w:t>
            </w:r>
            <w:r>
              <w:t>.</w:t>
            </w:r>
            <w:r w:rsidRPr="00144172">
              <w:t>261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2005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121</w:t>
            </w:r>
            <w:r>
              <w:t>.</w:t>
            </w:r>
            <w:r w:rsidRPr="00144172">
              <w:t>158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2010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121</w:t>
            </w:r>
            <w:r>
              <w:t>.</w:t>
            </w:r>
            <w:r w:rsidRPr="00144172">
              <w:t>237</w:t>
            </w:r>
          </w:p>
        </w:tc>
      </w:tr>
      <w:tr w:rsidR="00760D72" w:rsidTr="00760D72">
        <w:tc>
          <w:tcPr>
            <w:tcW w:w="1106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2015</w:t>
            </w:r>
          </w:p>
        </w:tc>
        <w:tc>
          <w:tcPr>
            <w:tcW w:w="2494" w:type="dxa"/>
            <w:vAlign w:val="center"/>
          </w:tcPr>
          <w:p w:rsidR="00760D72" w:rsidRPr="00144172" w:rsidRDefault="00760D72" w:rsidP="00760D72">
            <w:pPr>
              <w:jc w:val="center"/>
            </w:pPr>
            <w:r w:rsidRPr="00144172">
              <w:t>125</w:t>
            </w:r>
            <w:r>
              <w:t>.</w:t>
            </w:r>
            <w:r w:rsidRPr="00144172">
              <w:t>550</w:t>
            </w:r>
          </w:p>
        </w:tc>
      </w:tr>
    </w:tbl>
    <w:p w:rsidR="00760D72" w:rsidRDefault="0054335F" w:rsidP="00760D72">
      <w:r w:rsidRPr="00710F5D">
        <w:rPr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60504812" wp14:editId="02E9C6E4">
                <wp:simplePos x="0" y="0"/>
                <wp:positionH relativeFrom="margin">
                  <wp:align>left</wp:align>
                </wp:positionH>
                <wp:positionV relativeFrom="paragraph">
                  <wp:posOffset>253365</wp:posOffset>
                </wp:positionV>
                <wp:extent cx="5631815" cy="408305"/>
                <wp:effectExtent l="0" t="0" r="6985" b="0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1873" cy="4083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Pr="0054335F" w:rsidRDefault="005244E1" w:rsidP="0054335F">
                            <w:pPr>
                              <w:rPr>
                                <w:szCs w:val="32"/>
                              </w:rPr>
                            </w:pPr>
                            <w:r w:rsidRPr="0054335F">
                              <w:rPr>
                                <w:szCs w:val="32"/>
                              </w:rPr>
                              <w:t>Quelle: Bevölkerungsbericht 2020 der Stadt Wolfsburg</w:t>
                            </w:r>
                          </w:p>
                          <w:p w:rsidR="005244E1" w:rsidRPr="00710F5D" w:rsidRDefault="005244E1" w:rsidP="0054335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50481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19.95pt;width:443.45pt;height:32.15pt;z-index:25169715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" stroked="f">
                <v:textbox>
                  <w:txbxContent>
                    <w:p w:rsidR="005244E1" w:rsidRPr="0054335F" w:rsidRDefault="005244E1" w:rsidP="0054335F">
                      <w:pPr>
                        <w:rPr>
                          <w:szCs w:val="32"/>
                        </w:rPr>
                      </w:pPr>
                      <w:r w:rsidRPr="0054335F">
                        <w:rPr>
                          <w:szCs w:val="32"/>
                        </w:rPr>
                        <w:t>Quelle: Bevölkerungsbericht 2020 der Stadt Wolfsburg</w:t>
                      </w:r>
                    </w:p>
                    <w:p w:rsidR="005244E1" w:rsidRPr="00710F5D" w:rsidRDefault="005244E1" w:rsidP="0054335F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21286B" w:rsidRDefault="0021286B" w:rsidP="00963D31"/>
    <w:p w:rsidR="0054335F" w:rsidRDefault="0054335F" w:rsidP="0054335F">
      <w:r>
        <w:lastRenderedPageBreak/>
        <w:t>Die Einwohnerzahl war im Jahr 2020 um 1,5 % niedriger als im Jahr 2015.</w:t>
      </w:r>
    </w:p>
    <w:p w:rsidR="0054335F" w:rsidRDefault="0054335F" w:rsidP="0054335F">
      <w:pPr>
        <w:pStyle w:val="Liste"/>
      </w:pPr>
      <w:r>
        <w:t>b)</w:t>
      </w:r>
      <w:r>
        <w:tab/>
        <w:t>Berechne die Einwohnerzahl von 2020. Runde das Ergebnis sinnvoll.</w:t>
      </w:r>
    </w:p>
    <w:p w:rsidR="0054335F" w:rsidRDefault="0054335F" w:rsidP="0054335F"/>
    <w:p w:rsidR="0054335F" w:rsidRDefault="0054335F" w:rsidP="0054335F">
      <w:r>
        <w:t>Sandra behauptet: „Wenn die Einwohnerzahl von 2020 bis 2025 um</w:t>
      </w:r>
    </w:p>
    <w:p w:rsidR="0054335F" w:rsidRDefault="0054335F" w:rsidP="0054335F">
      <w:r>
        <w:t>1,5 % steigt, dann ist sie wieder genauso groß wie 2015.“</w:t>
      </w:r>
    </w:p>
    <w:p w:rsidR="0021286B" w:rsidRDefault="0054335F" w:rsidP="0054335F">
      <w:pPr>
        <w:pStyle w:val="Liste"/>
      </w:pPr>
      <w:r>
        <w:t>c)</w:t>
      </w:r>
      <w:r>
        <w:tab/>
        <w:t>Widerlege Sandras Behauptung.</w:t>
      </w:r>
    </w:p>
    <w:p w:rsidR="0021286B" w:rsidRDefault="0021286B" w:rsidP="00963D31"/>
    <w:p w:rsidR="00EE1615" w:rsidRDefault="00EE1615" w:rsidP="00EE1615">
      <w:r>
        <w:t>Die Einwohnerzahlen werden in einem Säulendiagramm dargestellt.</w:t>
      </w:r>
    </w:p>
    <w:p w:rsidR="00EE1615" w:rsidRDefault="00EE1615" w:rsidP="00EE1615">
      <w:proofErr w:type="spellStart"/>
      <w:r>
        <w:t>Laurin</w:t>
      </w:r>
      <w:proofErr w:type="spellEnd"/>
      <w:r>
        <w:t xml:space="preserve"> sagt: „Es sieht so aus, als ob die Einwohnerzahl von 1980 bis 2015 etwa auf die Hälfte gesunken wäre.“</w:t>
      </w:r>
    </w:p>
    <w:p w:rsidR="0021286B" w:rsidRDefault="00EE1615" w:rsidP="00EE1615">
      <w:pPr>
        <w:pStyle w:val="Liste"/>
      </w:pPr>
      <w:r>
        <w:rPr>
          <w:noProof/>
          <w:szCs w:val="32"/>
          <w:lang w:eastAsia="de-DE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14D410F7" wp14:editId="269B8735">
                <wp:simplePos x="0" y="0"/>
                <wp:positionH relativeFrom="column">
                  <wp:posOffset>2056765</wp:posOffset>
                </wp:positionH>
                <wp:positionV relativeFrom="paragraph">
                  <wp:posOffset>594995</wp:posOffset>
                </wp:positionV>
                <wp:extent cx="2729230" cy="3641090"/>
                <wp:effectExtent l="0" t="0" r="13970" b="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9230" cy="3641090"/>
                          <a:chOff x="0" y="0"/>
                          <a:chExt cx="3606194" cy="4811431"/>
                        </a:xfrm>
                      </wpg:grpSpPr>
                      <wpg:grpSp>
                        <wpg:cNvPr id="11" name="Gruppieren 11"/>
                        <wpg:cNvGrpSpPr/>
                        <wpg:grpSpPr>
                          <a:xfrm>
                            <a:off x="1303866" y="482600"/>
                            <a:ext cx="2302328" cy="3733800"/>
                            <a:chOff x="0" y="0"/>
                            <a:chExt cx="2302328" cy="3733800"/>
                          </a:xfrm>
                        </wpg:grpSpPr>
                        <wps:wsp>
                          <wps:cNvPr id="12" name="Gerader Verbinder 12"/>
                          <wps:cNvCnPr/>
                          <wps:spPr>
                            <a:xfrm>
                              <a:off x="16328" y="3733800"/>
                              <a:ext cx="228600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Gerade Verbindung mit Pfeil 14"/>
                          <wps:cNvCnPr/>
                          <wps:spPr>
                            <a:xfrm flipV="1">
                              <a:off x="97971" y="0"/>
                              <a:ext cx="0" cy="373380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" name="Gerader Verbinder 18"/>
                          <wps:cNvCnPr/>
                          <wps:spPr>
                            <a:xfrm>
                              <a:off x="10885" y="3429000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Gerader Verbinder 19"/>
                          <wps:cNvCnPr/>
                          <wps:spPr>
                            <a:xfrm>
                              <a:off x="5443" y="3107871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" name="Gerader Verbinder 24"/>
                          <wps:cNvCnPr/>
                          <wps:spPr>
                            <a:xfrm>
                              <a:off x="5443" y="2797629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" name="Gerader Verbinder 25"/>
                          <wps:cNvCnPr/>
                          <wps:spPr>
                            <a:xfrm>
                              <a:off x="0" y="2476500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Gerader Verbinder 31"/>
                          <wps:cNvCnPr/>
                          <wps:spPr>
                            <a:xfrm>
                              <a:off x="5443" y="2166257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4" name="Gerader Verbinder 224"/>
                          <wps:cNvCnPr/>
                          <wps:spPr>
                            <a:xfrm>
                              <a:off x="5443" y="1850571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5" name="Gerader Verbinder 225"/>
                          <wps:cNvCnPr/>
                          <wps:spPr>
                            <a:xfrm>
                              <a:off x="0" y="1540329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6" name="Gerader Verbinder 226"/>
                          <wps:cNvCnPr/>
                          <wps:spPr>
                            <a:xfrm>
                              <a:off x="5443" y="1224643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7" name="Gerader Verbinder 227"/>
                          <wps:cNvCnPr/>
                          <wps:spPr>
                            <a:xfrm>
                              <a:off x="5443" y="908957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8" name="Gerader Verbinder 228"/>
                          <wps:cNvCnPr/>
                          <wps:spPr>
                            <a:xfrm>
                              <a:off x="5443" y="593271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9" name="Gerader Verbinder 229"/>
                          <wps:cNvCnPr/>
                          <wps:spPr>
                            <a:xfrm>
                              <a:off x="0" y="277586"/>
                              <a:ext cx="17589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63522"/>
                            <a:ext cx="1268094" cy="52768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5B577B" w:rsidRDefault="005244E1" w:rsidP="00EE1615">
                              <w:pPr>
                                <w:jc w:val="right"/>
                                <w:rPr>
                                  <w:b/>
                                  <w:szCs w:val="32"/>
                                </w:rPr>
                              </w:pPr>
                              <w:r w:rsidRPr="005B577B">
                                <w:rPr>
                                  <w:b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szCs w:val="32"/>
                                </w:rPr>
                                <w:t>3</w:t>
                              </w:r>
                              <w:r w:rsidRPr="005B577B">
                                <w:rPr>
                                  <w:b/>
                                  <w:szCs w:val="32"/>
                                </w:rPr>
                                <w:t>0.000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012838"/>
                            <a:ext cx="1268094" cy="52768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5B577B" w:rsidRDefault="005244E1" w:rsidP="00EE1615">
                              <w:pPr>
                                <w:jc w:val="right"/>
                                <w:rPr>
                                  <w:b/>
                                  <w:szCs w:val="32"/>
                                </w:rPr>
                              </w:pPr>
                              <w:r w:rsidRPr="005B577B">
                                <w:rPr>
                                  <w:b/>
                                  <w:szCs w:val="32"/>
                                </w:rPr>
                                <w:t>120.000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96989" y="4283747"/>
                            <a:ext cx="2198369" cy="52768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5B577B" w:rsidRDefault="005244E1" w:rsidP="00EE1615">
                              <w:pPr>
                                <w:jc w:val="center"/>
                                <w:rPr>
                                  <w:b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Cs w:val="32"/>
                                </w:rPr>
                                <w:t>1980     2015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" name="Rechteck 235"/>
                        <wps:cNvSpPr/>
                        <wps:spPr>
                          <a:xfrm>
                            <a:off x="2650066" y="2429934"/>
                            <a:ext cx="642257" cy="1758043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Rechteck 236"/>
                        <wps:cNvSpPr/>
                        <wps:spPr>
                          <a:xfrm>
                            <a:off x="1701800" y="685800"/>
                            <a:ext cx="641985" cy="3498215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2400" y="0"/>
                            <a:ext cx="2547783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5B577B" w:rsidRDefault="005244E1" w:rsidP="00EE1615">
                              <w:pPr>
                                <w:rPr>
                                  <w:b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Cs w:val="32"/>
                                </w:rPr>
                                <w:t>Einwohnerzahl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D410F7" id="Gruppieren 3" o:spid="_x0000_s1027" style="position:absolute;left:0;text-align:left;margin-left:161.95pt;margin-top:46.85pt;width:214.9pt;height:286.7pt;z-index:251699200;mso-width-relative:margin;mso-height-relative:margin" coordsize="36061,48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">
                <v:group id="Gruppieren 11" o:spid="_x0000_s1028" style="position:absolute;left:13038;top:4826;width:23023;height:37338" coordsize="23023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Gerader Verbinder 12" o:spid="_x0000_s1029" style="position:absolute;visibility:visible;mso-wrap-style:square" from="163,37338" to="23023,37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" strokecolor="red" strokeweight="3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14" o:spid="_x0000_s1030" type="#_x0000_t32" style="position:absolute;left:979;width:0;height:373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" strokecolor="red" strokeweight="3pt">
                    <v:stroke endarrow="block"/>
                  </v:shape>
                  <v:line id="Gerader Verbinder 18" o:spid="_x0000_s1031" style="position:absolute;visibility:visible;mso-wrap-style:square" from="108,34290" to="1867,34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" strokecolor="red" strokeweight="2.25pt"/>
                  <v:line id="Gerader Verbinder 19" o:spid="_x0000_s1032" style="position:absolute;visibility:visible;mso-wrap-style:square" from="54,31078" to="1813,31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" strokecolor="red" strokeweight="2.25pt"/>
                  <v:line id="Gerader Verbinder 24" o:spid="_x0000_s1033" style="position:absolute;visibility:visible;mso-wrap-style:square" from="54,27976" to="1813,27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" strokecolor="red" strokeweight="2.25pt"/>
                  <v:line id="Gerader Verbinder 25" o:spid="_x0000_s1034" style="position:absolute;visibility:visible;mso-wrap-style:square" from="0,24765" to="1758,24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" strokecolor="red" strokeweight="2.25pt"/>
                  <v:line id="Gerader Verbinder 31" o:spid="_x0000_s1035" style="position:absolute;visibility:visible;mso-wrap-style:square" from="54,21662" to="1813,21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" strokecolor="red" strokeweight="2.25pt"/>
                  <v:line id="Gerader Verbinder 224" o:spid="_x0000_s1036" style="position:absolute;visibility:visible;mso-wrap-style:square" from="54,18505" to="1813,18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" strokecolor="red" strokeweight="2.25pt"/>
                  <v:line id="Gerader Verbinder 225" o:spid="_x0000_s1037" style="position:absolute;visibility:visible;mso-wrap-style:square" from="0,15403" to="1758,154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" strokecolor="red" strokeweight="2.25pt"/>
                  <v:line id="Gerader Verbinder 226" o:spid="_x0000_s1038" style="position:absolute;visibility:visible;mso-wrap-style:square" from="54,12246" to="1813,12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" strokecolor="red" strokeweight="2.25pt"/>
                  <v:line id="Gerader Verbinder 227" o:spid="_x0000_s1039" style="position:absolute;visibility:visible;mso-wrap-style:square" from="54,9089" to="1813,9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" strokecolor="red" strokeweight="2.25pt"/>
                  <v:line id="Gerader Verbinder 228" o:spid="_x0000_s1040" style="position:absolute;visibility:visible;mso-wrap-style:square" from="54,5932" to="1813,5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" strokecolor="red" strokeweight="2.25pt"/>
                  <v:line id="Gerader Verbinder 229" o:spid="_x0000_s1041" style="position:absolute;visibility:visible;mso-wrap-style:square" from="0,2775" to="1758,2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" strokecolor="red" strokeweight="2.25pt"/>
                </v:group>
                <v:shape id="_x0000_s1042" type="#_x0000_t202" style="position:absolute;top:8635;width:12680;height:5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" fillcolor="white [3212]" stroked="f">
                  <v:textbox>
                    <w:txbxContent>
                      <w:p w:rsidR="005244E1" w:rsidRPr="005B577B" w:rsidRDefault="005244E1" w:rsidP="00EE1615">
                        <w:pPr>
                          <w:jc w:val="right"/>
                          <w:rPr>
                            <w:b/>
                            <w:szCs w:val="32"/>
                          </w:rPr>
                        </w:pPr>
                        <w:r w:rsidRPr="005B577B">
                          <w:rPr>
                            <w:b/>
                            <w:szCs w:val="32"/>
                          </w:rPr>
                          <w:t>1</w:t>
                        </w:r>
                        <w:r>
                          <w:rPr>
                            <w:b/>
                            <w:szCs w:val="32"/>
                          </w:rPr>
                          <w:t>3</w:t>
                        </w:r>
                        <w:r w:rsidRPr="005B577B">
                          <w:rPr>
                            <w:b/>
                            <w:szCs w:val="32"/>
                          </w:rPr>
                          <w:t>0.000</w:t>
                        </w:r>
                      </w:p>
                    </w:txbxContent>
                  </v:textbox>
                </v:shape>
                <v:shape id="_x0000_s1043" type="#_x0000_t202" style="position:absolute;top:40128;width:12680;height:5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" fillcolor="white [3212]" stroked="f">
                  <v:textbox>
                    <w:txbxContent>
                      <w:p w:rsidR="005244E1" w:rsidRPr="005B577B" w:rsidRDefault="005244E1" w:rsidP="00EE1615">
                        <w:pPr>
                          <w:jc w:val="right"/>
                          <w:rPr>
                            <w:b/>
                            <w:szCs w:val="32"/>
                          </w:rPr>
                        </w:pPr>
                        <w:r w:rsidRPr="005B577B">
                          <w:rPr>
                            <w:b/>
                            <w:szCs w:val="32"/>
                          </w:rPr>
                          <w:t>120.000</w:t>
                        </w:r>
                      </w:p>
                    </w:txbxContent>
                  </v:textbox>
                </v:shape>
                <v:shape id="_x0000_s1044" type="#_x0000_t202" style="position:absolute;left:13969;top:42837;width:21984;height:5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" fillcolor="white [3212]" stroked="f">
                  <v:textbox>
                    <w:txbxContent>
                      <w:p w:rsidR="005244E1" w:rsidRPr="005B577B" w:rsidRDefault="005244E1" w:rsidP="00EE1615">
                        <w:pPr>
                          <w:jc w:val="center"/>
                          <w:rPr>
                            <w:b/>
                            <w:szCs w:val="32"/>
                          </w:rPr>
                        </w:pPr>
                        <w:r>
                          <w:rPr>
                            <w:b/>
                            <w:szCs w:val="32"/>
                          </w:rPr>
                          <w:t>1980     2015</w:t>
                        </w:r>
                      </w:p>
                    </w:txbxContent>
                  </v:textbox>
                </v:shape>
                <v:rect id="Rechteck 235" o:spid="_x0000_s1045" style="position:absolute;left:26500;top:24299;width:6423;height:17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" fillcolor="#ffc000" strokecolor="black [3213]" strokeweight="2pt"/>
                <v:rect id="Rechteck 236" o:spid="_x0000_s1046" style="position:absolute;left:17018;top:6858;width:6419;height:349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" fillcolor="#00b0f0" strokecolor="black [3213]" strokeweight="2pt"/>
                <v:shape id="_x0000_s1047" type="#_x0000_t202" style="position:absolute;left:1524;width:25477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" fillcolor="white [3212]" stroked="f">
                  <v:textbox>
                    <w:txbxContent>
                      <w:p w:rsidR="005244E1" w:rsidRPr="005B577B" w:rsidRDefault="005244E1" w:rsidP="00EE1615">
                        <w:pPr>
                          <w:rPr>
                            <w:b/>
                            <w:szCs w:val="32"/>
                          </w:rPr>
                        </w:pPr>
                        <w:r>
                          <w:rPr>
                            <w:b/>
                            <w:szCs w:val="32"/>
                          </w:rPr>
                          <w:t>Einwohnerzahl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t>d)</w:t>
      </w:r>
      <w:r>
        <w:tab/>
        <w:t xml:space="preserve">Begründe anhand der Aussage von </w:t>
      </w:r>
      <w:proofErr w:type="spellStart"/>
      <w:r>
        <w:t>Laurin</w:t>
      </w:r>
      <w:proofErr w:type="spellEnd"/>
      <w:r>
        <w:t>, dass das Diagramm irreführend ist.</w:t>
      </w:r>
    </w:p>
    <w:p w:rsidR="0021286B" w:rsidRDefault="0021286B" w:rsidP="00963D31"/>
    <w:p w:rsidR="0021286B" w:rsidRDefault="0021286B" w:rsidP="00963D31"/>
    <w:p w:rsidR="00B76614" w:rsidRDefault="00B76614" w:rsidP="00963D31"/>
    <w:p w:rsidR="00B76614" w:rsidRDefault="00B76614">
      <w:pPr>
        <w:spacing w:after="0" w:line="240" w:lineRule="auto"/>
      </w:pPr>
      <w:r>
        <w:br w:type="page"/>
      </w:r>
    </w:p>
    <w:p w:rsidR="00215E98" w:rsidRPr="00215E98" w:rsidRDefault="00215E98" w:rsidP="00215E98">
      <w:pPr>
        <w:pStyle w:val="berschrift4"/>
      </w:pPr>
      <w:r w:rsidRPr="00215E98">
        <w:lastRenderedPageBreak/>
        <w:t>Aufgabe 2</w:t>
      </w:r>
    </w:p>
    <w:p w:rsidR="00EA5D56" w:rsidRDefault="00EA5D56" w:rsidP="00EA5D56">
      <w:r w:rsidRPr="00EA5D56">
        <w:t xml:space="preserve">In einem Keller stehen vier Kisten. In den Kisten sind Flaschen mit Apfelsaft (A), Kirschsaft (K) und </w:t>
      </w:r>
      <w:proofErr w:type="spellStart"/>
      <w:r w:rsidRPr="00EA5D56">
        <w:t>Mangosaft</w:t>
      </w:r>
      <w:proofErr w:type="spellEnd"/>
      <w:r w:rsidRPr="00EA5D56">
        <w:t xml:space="preserve"> (M).</w:t>
      </w:r>
    </w:p>
    <w:p w:rsidR="00EA5D56" w:rsidRDefault="00EA5D56" w:rsidP="00EA5D56"/>
    <w:tbl>
      <w:tblPr>
        <w:tblW w:w="8418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209"/>
        <w:gridCol w:w="4209"/>
      </w:tblGrid>
      <w:tr w:rsidR="00EA5D56" w:rsidTr="00EA5D56">
        <w:trPr>
          <w:trHeight w:val="412"/>
        </w:trPr>
        <w:tc>
          <w:tcPr>
            <w:tcW w:w="4209" w:type="dxa"/>
            <w:shd w:val="clear" w:color="auto" w:fill="auto"/>
            <w:vAlign w:val="center"/>
          </w:tcPr>
          <w:p w:rsidR="00EA5D56" w:rsidRPr="00885874" w:rsidRDefault="00EA5D56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1. Kiste</w:t>
            </w:r>
          </w:p>
        </w:tc>
        <w:tc>
          <w:tcPr>
            <w:tcW w:w="4209" w:type="dxa"/>
            <w:shd w:val="clear" w:color="auto" w:fill="auto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t>2. Kiste</w:t>
            </w:r>
          </w:p>
        </w:tc>
      </w:tr>
      <w:tr w:rsidR="00EA5D56" w:rsidTr="00EA5D56">
        <w:trPr>
          <w:trHeight w:val="2881"/>
        </w:trPr>
        <w:tc>
          <w:tcPr>
            <w:tcW w:w="4209" w:type="dxa"/>
            <w:shd w:val="clear" w:color="auto" w:fill="auto"/>
            <w:vAlign w:val="center"/>
          </w:tcPr>
          <w:p w:rsidR="00EA5D56" w:rsidRPr="00885874" w:rsidRDefault="00EA5D56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75178E">
              <w:rPr>
                <w:noProof/>
                <w:lang w:eastAsia="de-DE"/>
              </w:rPr>
              <w:drawing>
                <wp:inline distT="0" distB="0" distL="0" distR="0" wp14:anchorId="5A5DF3C1" wp14:editId="615D0A7A">
                  <wp:extent cx="2016000" cy="1450800"/>
                  <wp:effectExtent l="0" t="0" r="381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000" cy="14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9" w:type="dxa"/>
            <w:shd w:val="clear" w:color="auto" w:fill="auto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4967E294" wp14:editId="316C3610">
                  <wp:extent cx="1994400" cy="1436400"/>
                  <wp:effectExtent l="0" t="0" r="635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400" cy="143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5D56" w:rsidTr="00EA5D56">
        <w:trPr>
          <w:trHeight w:val="711"/>
        </w:trPr>
        <w:tc>
          <w:tcPr>
            <w:tcW w:w="4209" w:type="dxa"/>
            <w:shd w:val="clear" w:color="auto" w:fill="auto"/>
            <w:vAlign w:val="center"/>
          </w:tcPr>
          <w:p w:rsidR="00EA5D56" w:rsidRDefault="00EA5D56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4209" w:type="dxa"/>
            <w:shd w:val="clear" w:color="auto" w:fill="auto"/>
            <w:vAlign w:val="center"/>
          </w:tcPr>
          <w:p w:rsidR="00EA5D56" w:rsidRDefault="00EA5D56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EA5D56" w:rsidRDefault="00EA5D56" w:rsidP="00EA5D56"/>
    <w:tbl>
      <w:tblPr>
        <w:tblW w:w="8446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223"/>
        <w:gridCol w:w="4223"/>
      </w:tblGrid>
      <w:tr w:rsidR="00EA5D56" w:rsidTr="00EA5D56">
        <w:trPr>
          <w:trHeight w:val="585"/>
        </w:trPr>
        <w:tc>
          <w:tcPr>
            <w:tcW w:w="4223" w:type="dxa"/>
            <w:shd w:val="clear" w:color="auto" w:fill="auto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t>3. Kiste</w:t>
            </w:r>
          </w:p>
        </w:tc>
        <w:tc>
          <w:tcPr>
            <w:tcW w:w="4223" w:type="dxa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t>4. Kiste</w:t>
            </w:r>
          </w:p>
        </w:tc>
      </w:tr>
      <w:tr w:rsidR="00EA5D56" w:rsidTr="00EA5D56">
        <w:trPr>
          <w:trHeight w:val="3079"/>
        </w:trPr>
        <w:tc>
          <w:tcPr>
            <w:tcW w:w="4223" w:type="dxa"/>
            <w:shd w:val="clear" w:color="auto" w:fill="auto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15C5102" wp14:editId="5D9C96DC">
                  <wp:extent cx="1065600" cy="1533600"/>
                  <wp:effectExtent l="0" t="0" r="1270" b="0"/>
                  <wp:docPr id="240" name="Grafik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600" cy="153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3" w:type="dxa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 w:rsidRPr="0075178E">
              <w:rPr>
                <w:noProof/>
                <w:lang w:eastAsia="de-DE"/>
              </w:rPr>
              <w:drawing>
                <wp:inline distT="0" distB="0" distL="0" distR="0" wp14:anchorId="5B546DA8" wp14:editId="50FFA9E9">
                  <wp:extent cx="1000800" cy="1558800"/>
                  <wp:effectExtent l="0" t="0" r="8890" b="3810"/>
                  <wp:docPr id="241" name="Grafik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155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5D56" w:rsidTr="00EA5D56">
        <w:trPr>
          <w:trHeight w:val="571"/>
        </w:trPr>
        <w:tc>
          <w:tcPr>
            <w:tcW w:w="4223" w:type="dxa"/>
            <w:shd w:val="clear" w:color="auto" w:fill="auto"/>
            <w:vAlign w:val="center"/>
          </w:tcPr>
          <w:p w:rsidR="00EA5D56" w:rsidRDefault="00EA5D56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4223" w:type="dxa"/>
            <w:vAlign w:val="center"/>
          </w:tcPr>
          <w:p w:rsidR="00EA5D56" w:rsidRPr="00885874" w:rsidRDefault="00EA5D56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EA5D56" w:rsidRDefault="00EA5D56" w:rsidP="00EA5D56"/>
    <w:p w:rsidR="00EA5D56" w:rsidRDefault="00EA5D56" w:rsidP="00EA5D56">
      <w:r>
        <w:t>Aus jeder Kiste wird zufällig eine Flasche genommen.</w:t>
      </w:r>
    </w:p>
    <w:p w:rsidR="00B44F03" w:rsidRDefault="00EA5D56" w:rsidP="00EA5D56">
      <w:pPr>
        <w:pStyle w:val="Liste"/>
      </w:pPr>
      <w:r>
        <w:t>a)</w:t>
      </w:r>
      <w:r>
        <w:tab/>
        <w:t xml:space="preserve">Kreuze alle Kisten an, für die gilt: P(Kirschsaft)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sz w:val="36"/>
                <w:szCs w:val="36"/>
              </w:rPr>
              <m:t>1</m:t>
            </m:r>
          </m:num>
          <m:den>
            <m:r>
              <m:rPr>
                <m:nor/>
              </m:rPr>
              <w:rPr>
                <w:sz w:val="36"/>
                <w:szCs w:val="36"/>
              </w:rPr>
              <m:t>3</m:t>
            </m:r>
          </m:den>
        </m:f>
      </m:oMath>
      <w:r>
        <w:t xml:space="preserve">.   </w:t>
      </w:r>
    </w:p>
    <w:p w:rsidR="00B44F03" w:rsidRDefault="00B44F03" w:rsidP="00B44F03">
      <w:r>
        <w:lastRenderedPageBreak/>
        <w:t>Ben nimmt zufällig nacheinander zwei Flaschen aus der 1. Kiste. Die erste Flasche stellt er nicht wieder zurück.</w:t>
      </w:r>
    </w:p>
    <w:p w:rsidR="00B44F03" w:rsidRDefault="00B44F03" w:rsidP="00B44F03">
      <w:pPr>
        <w:pStyle w:val="Liste"/>
      </w:pPr>
      <w:r>
        <w:t>b)</w:t>
      </w:r>
      <w:r>
        <w:tab/>
        <w:t>Ergänze die fehlenden Wahrscheinlichkeiten im Baumdiagramm.</w:t>
      </w:r>
    </w:p>
    <w:p w:rsidR="00B44F03" w:rsidRDefault="00B44F03" w:rsidP="00B44F03">
      <w:r w:rsidRPr="0075178E">
        <w:rPr>
          <w:noProof/>
          <w:lang w:eastAsia="de-DE"/>
        </w:rPr>
        <w:drawing>
          <wp:anchor distT="0" distB="0" distL="114300" distR="114300" simplePos="0" relativeHeight="251701248" behindDoc="0" locked="0" layoutInCell="1" allowOverlap="1" wp14:anchorId="412E6B63" wp14:editId="2CDA7E9F">
            <wp:simplePos x="0" y="0"/>
            <wp:positionH relativeFrom="margin">
              <wp:align>left</wp:align>
            </wp:positionH>
            <wp:positionV relativeFrom="paragraph">
              <wp:posOffset>177165</wp:posOffset>
            </wp:positionV>
            <wp:extent cx="6344392" cy="253746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44392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4F03" w:rsidRDefault="00B44F03" w:rsidP="00B44F03"/>
    <w:p w:rsidR="00B44F03" w:rsidRDefault="00B44F03" w:rsidP="00B44F03"/>
    <w:p w:rsidR="00B44F03" w:rsidRDefault="00B44F03" w:rsidP="00B44F03"/>
    <w:p w:rsidR="00B44F03" w:rsidRDefault="00B44F03" w:rsidP="00B44F03"/>
    <w:p w:rsidR="00B44F03" w:rsidRDefault="00B44F03" w:rsidP="00B44F03"/>
    <w:p w:rsidR="00B44F03" w:rsidRDefault="00B44F03" w:rsidP="00B44F03"/>
    <w:p w:rsidR="00B44F03" w:rsidRDefault="00B44F03" w:rsidP="00B44F03"/>
    <w:p w:rsidR="00B44F03" w:rsidRDefault="00B44F03" w:rsidP="00B44F03">
      <w:pPr>
        <w:pStyle w:val="Liste"/>
      </w:pPr>
      <w:r w:rsidRPr="00B44F03">
        <w:t>c)</w:t>
      </w:r>
      <w:r w:rsidRPr="00B44F03">
        <w:tab/>
        <w:t xml:space="preserve">Berechne die Wahrscheinlichkeit dafür, dass Ben in beliebiger Reihenfolge eine Flasche </w:t>
      </w:r>
      <w:proofErr w:type="spellStart"/>
      <w:r w:rsidRPr="00B44F03">
        <w:t>Mangosaft</w:t>
      </w:r>
      <w:proofErr w:type="spellEnd"/>
      <w:r w:rsidRPr="00B44F03">
        <w:t xml:space="preserve"> und eine Flasche Apfelsaft zieht.</w:t>
      </w:r>
    </w:p>
    <w:p w:rsidR="00B44F03" w:rsidRDefault="00B44F03" w:rsidP="00B44F03"/>
    <w:tbl>
      <w:tblPr>
        <w:tblStyle w:val="Tabellenraster"/>
        <w:tblpPr w:vertAnchor="text" w:horzAnchor="margin" w:tblpXSpec="right" w:tblpY="1565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</w:tblGrid>
      <w:tr w:rsidR="00B44F03" w:rsidRPr="00431E07" w:rsidTr="00B44F03">
        <w:trPr>
          <w:trHeight w:val="567"/>
        </w:trPr>
        <w:tc>
          <w:tcPr>
            <w:tcW w:w="3169" w:type="dxa"/>
          </w:tcPr>
          <w:p w:rsidR="00B44F03" w:rsidRPr="00B44F03" w:rsidRDefault="00B44F03" w:rsidP="00B44F03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2a</w:t>
            </w:r>
          </w:p>
        </w:tc>
        <w:tc>
          <w:tcPr>
            <w:tcW w:w="750" w:type="dxa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2b</w:t>
            </w:r>
          </w:p>
        </w:tc>
        <w:tc>
          <w:tcPr>
            <w:tcW w:w="732" w:type="dxa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2c</w:t>
            </w:r>
          </w:p>
        </w:tc>
      </w:tr>
      <w:tr w:rsidR="00B44F03" w:rsidRPr="00431E07" w:rsidTr="00B44F03">
        <w:trPr>
          <w:trHeight w:val="567"/>
        </w:trPr>
        <w:tc>
          <w:tcPr>
            <w:tcW w:w="3169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B44F03" w:rsidTr="00B44F03">
        <w:trPr>
          <w:trHeight w:val="567"/>
        </w:trPr>
        <w:tc>
          <w:tcPr>
            <w:tcW w:w="3169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</w:t>
            </w:r>
          </w:p>
        </w:tc>
        <w:tc>
          <w:tcPr>
            <w:tcW w:w="750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</w:t>
            </w:r>
          </w:p>
        </w:tc>
        <w:tc>
          <w:tcPr>
            <w:tcW w:w="732" w:type="dxa"/>
            <w:vAlign w:val="center"/>
          </w:tcPr>
          <w:p w:rsidR="00B44F03" w:rsidRPr="00B44F03" w:rsidRDefault="00B44F03" w:rsidP="00B44F03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B44F03">
              <w:rPr>
                <w:sz w:val="32"/>
                <w:szCs w:val="32"/>
              </w:rPr>
              <w:t>2</w:t>
            </w:r>
          </w:p>
        </w:tc>
      </w:tr>
    </w:tbl>
    <w:p w:rsidR="00B44F03" w:rsidRDefault="00B44F03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44CA2" w:rsidRDefault="00F44CA2" w:rsidP="00F44CA2">
      <w:pPr>
        <w:pStyle w:val="berschrift4"/>
      </w:pPr>
      <w:r>
        <w:lastRenderedPageBreak/>
        <w:t>Aufgabe 3</w:t>
      </w:r>
    </w:p>
    <w:p w:rsidR="0099399B" w:rsidRDefault="0099399B" w:rsidP="0099399B">
      <w:r>
        <w:t>Kathrin hat Vögel und Katzen. Insgesamt sind es 11 Tiere,</w:t>
      </w:r>
      <w:r>
        <w:br/>
        <w:t>die zusammen 30 Beine haben.</w:t>
      </w:r>
    </w:p>
    <w:p w:rsidR="0099399B" w:rsidRDefault="0099399B" w:rsidP="0099399B"/>
    <w:p w:rsidR="0099399B" w:rsidRDefault="0099399B" w:rsidP="0099399B">
      <w:r>
        <w:t>Jason behauptet, dass Kathrin 6 Vögel und 5 Katzen hat.</w:t>
      </w:r>
    </w:p>
    <w:p w:rsidR="0099399B" w:rsidRDefault="0099399B" w:rsidP="0099399B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2388870</wp:posOffset>
                </wp:positionH>
                <wp:positionV relativeFrom="paragraph">
                  <wp:posOffset>751205</wp:posOffset>
                </wp:positionV>
                <wp:extent cx="2270760" cy="2259965"/>
                <wp:effectExtent l="0" t="0" r="0" b="6985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0760" cy="2259965"/>
                          <a:chOff x="0" y="0"/>
                          <a:chExt cx="1498600" cy="1491615"/>
                        </a:xfrm>
                      </wpg:grpSpPr>
                      <pic:pic xmlns:pic="http://schemas.openxmlformats.org/drawingml/2006/picture">
                        <pic:nvPicPr>
                          <pic:cNvPr id="4" name="Grafik 4" descr="katze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5300" y="0"/>
                            <a:ext cx="1003300" cy="14916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Grafik 9" descr="Voegel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0338"/>
                          <a:stretch/>
                        </pic:blipFill>
                        <pic:spPr bwMode="auto">
                          <a:xfrm>
                            <a:off x="0" y="0"/>
                            <a:ext cx="429260" cy="90932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CAFA4B" id="Gruppieren 1" o:spid="_x0000_s1026" style="position:absolute;margin-left:188.1pt;margin-top:59.15pt;width:178.8pt;height:177.95pt;z-index:251705344;mso-width-relative:margin;mso-height-relative:margin" coordsize="14986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alt="katze.jpg" style="position:absolute;left:4953;width:10033;height:14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">
                  <v:imagedata r:id="rId15" o:title="katze"/>
                  <v:path arrowok="t"/>
                </v:shape>
                <v:shape id="Grafik 9" o:spid="_x0000_s1028" type="#_x0000_t75" alt="Voegel.jpg" style="position:absolute;width:4292;height:90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">
                  <v:imagedata r:id="rId16" o:title="Voegel" cropright="32990f"/>
                  <v:path arrowok="t"/>
                </v:shape>
              </v:group>
            </w:pict>
          </mc:Fallback>
        </mc:AlternateContent>
      </w:r>
      <w:r>
        <w:t>a)</w:t>
      </w:r>
      <w:r>
        <w:tab/>
        <w:t xml:space="preserve">Zeige mithilfe einer Rechnung, </w:t>
      </w:r>
      <w:r>
        <w:br/>
        <w:t>dass Jasons Behauptung falsch ist.</w:t>
      </w:r>
    </w:p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>
      <w:r>
        <w:t>Jason möchte die Anzahl der Vögel und Katzen mithilfe eines Gleichungssystems berechnen.</w:t>
      </w:r>
    </w:p>
    <w:p w:rsidR="00F547FF" w:rsidRDefault="0099399B" w:rsidP="0099399B">
      <w:pPr>
        <w:pStyle w:val="Liste"/>
      </w:pPr>
      <w:r>
        <w:t>b)</w:t>
      </w:r>
      <w:r>
        <w:tab/>
        <w:t>Vervollständige die Lücken im Gleichungssystem.</w:t>
      </w:r>
    </w:p>
    <w:p w:rsidR="0099399B" w:rsidRDefault="0099399B" w:rsidP="0099399B"/>
    <w:tbl>
      <w:tblPr>
        <w:tblStyle w:val="Tabellenraster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9"/>
        <w:gridCol w:w="646"/>
        <w:gridCol w:w="1489"/>
        <w:gridCol w:w="646"/>
        <w:gridCol w:w="1489"/>
      </w:tblGrid>
      <w:tr w:rsidR="0099399B" w:rsidTr="0099399B">
        <w:trPr>
          <w:trHeight w:val="808"/>
        </w:trPr>
        <w:tc>
          <w:tcPr>
            <w:tcW w:w="1489" w:type="dxa"/>
            <w:tcBorders>
              <w:left w:val="single" w:sz="4" w:space="0" w:color="auto"/>
            </w:tcBorders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x</w:t>
            </w:r>
          </w:p>
        </w:tc>
        <w:tc>
          <w:tcPr>
            <w:tcW w:w="646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+</w:t>
            </w:r>
          </w:p>
        </w:tc>
        <w:tc>
          <w:tcPr>
            <w:tcW w:w="1489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y</w:t>
            </w:r>
          </w:p>
        </w:tc>
        <w:tc>
          <w:tcPr>
            <w:tcW w:w="646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=</w:t>
            </w:r>
          </w:p>
        </w:tc>
        <w:tc>
          <w:tcPr>
            <w:tcW w:w="1489" w:type="dxa"/>
            <w:tcBorders>
              <w:right w:val="single" w:sz="4" w:space="0" w:color="auto"/>
            </w:tcBorders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  <w:tr w:rsidR="0099399B" w:rsidTr="0099399B">
        <w:trPr>
          <w:trHeight w:val="808"/>
        </w:trPr>
        <w:tc>
          <w:tcPr>
            <w:tcW w:w="1489" w:type="dxa"/>
            <w:tcBorders>
              <w:left w:val="single" w:sz="4" w:space="0" w:color="auto"/>
            </w:tcBorders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 x</w:t>
            </w:r>
          </w:p>
        </w:tc>
        <w:tc>
          <w:tcPr>
            <w:tcW w:w="646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+</w:t>
            </w:r>
          </w:p>
        </w:tc>
        <w:tc>
          <w:tcPr>
            <w:tcW w:w="1489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4 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646" w:type="dxa"/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=</w:t>
            </w:r>
          </w:p>
        </w:tc>
        <w:tc>
          <w:tcPr>
            <w:tcW w:w="1489" w:type="dxa"/>
            <w:tcBorders>
              <w:right w:val="single" w:sz="4" w:space="0" w:color="auto"/>
            </w:tcBorders>
            <w:vAlign w:val="center"/>
          </w:tcPr>
          <w:p w:rsidR="0099399B" w:rsidRDefault="0099399B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99399B" w:rsidRDefault="0099399B" w:rsidP="0099399B"/>
    <w:p w:rsidR="0099399B" w:rsidRDefault="0099399B" w:rsidP="0099399B"/>
    <w:p w:rsidR="0099399B" w:rsidRDefault="0099399B" w:rsidP="0099399B">
      <w:pPr>
        <w:pStyle w:val="Liste"/>
      </w:pPr>
      <w:r>
        <w:lastRenderedPageBreak/>
        <w:t>c)</w:t>
      </w:r>
      <w:r>
        <w:tab/>
        <w:t>Ergänze den Satz.</w:t>
      </w:r>
    </w:p>
    <w:p w:rsidR="0099399B" w:rsidRDefault="0099399B" w:rsidP="0099399B">
      <w:r>
        <w:t>Jason hat für die Anzahl der Katzen die Variable _</w:t>
      </w:r>
      <w:r w:rsidRPr="00EA5D56">
        <w:rPr>
          <w:highlight w:val="yellow"/>
        </w:rPr>
        <w:t>...</w:t>
      </w:r>
      <w:r>
        <w:t>_ gewählt.</w:t>
      </w:r>
    </w:p>
    <w:p w:rsidR="0099399B" w:rsidRDefault="0099399B" w:rsidP="0099399B"/>
    <w:p w:rsidR="0099399B" w:rsidRDefault="0099399B" w:rsidP="0099399B">
      <w:r>
        <w:t>Jason hat für die Berechnung die folgende Gleichung aufgestellt:</w:t>
      </w:r>
      <w:r>
        <w:br/>
        <w:t>2 (11 – y) + 4y = 30</w:t>
      </w:r>
    </w:p>
    <w:p w:rsidR="0099399B" w:rsidRDefault="0099399B" w:rsidP="0099399B">
      <w:pPr>
        <w:pStyle w:val="Liste"/>
      </w:pPr>
      <w:r>
        <w:t>d)</w:t>
      </w:r>
      <w:r>
        <w:tab/>
        <w:t>Löse die Gleichung: 2 (11 – y) + 4y = 30</w:t>
      </w:r>
    </w:p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tbl>
      <w:tblPr>
        <w:tblStyle w:val="Tabellenraster"/>
        <w:tblpPr w:vertAnchor="text" w:horzAnchor="margin" w:tblpXSpec="right" w:tblpY="2993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</w:tblGrid>
      <w:tr w:rsidR="0099399B" w:rsidRPr="00431E07" w:rsidTr="0099399B">
        <w:trPr>
          <w:trHeight w:val="567"/>
        </w:trPr>
        <w:tc>
          <w:tcPr>
            <w:tcW w:w="3169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3a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3b</w:t>
            </w:r>
          </w:p>
        </w:tc>
        <w:tc>
          <w:tcPr>
            <w:tcW w:w="732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3c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3d</w:t>
            </w:r>
          </w:p>
        </w:tc>
      </w:tr>
      <w:tr w:rsidR="0099399B" w:rsidRPr="00431E07" w:rsidTr="0099399B">
        <w:trPr>
          <w:trHeight w:val="567"/>
        </w:trPr>
        <w:tc>
          <w:tcPr>
            <w:tcW w:w="3169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99399B" w:rsidRPr="00431E07" w:rsidTr="0099399B">
        <w:trPr>
          <w:trHeight w:val="567"/>
        </w:trPr>
        <w:tc>
          <w:tcPr>
            <w:tcW w:w="3169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2</w:t>
            </w:r>
          </w:p>
        </w:tc>
        <w:tc>
          <w:tcPr>
            <w:tcW w:w="732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99399B" w:rsidRPr="0099399B" w:rsidRDefault="0099399B" w:rsidP="0099399B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99399B">
              <w:rPr>
                <w:sz w:val="32"/>
                <w:szCs w:val="32"/>
              </w:rPr>
              <w:t>3</w:t>
            </w:r>
          </w:p>
        </w:tc>
      </w:tr>
    </w:tbl>
    <w:p w:rsidR="00F547FF" w:rsidRDefault="00F547FF">
      <w:pPr>
        <w:spacing w:after="0" w:line="240" w:lineRule="auto"/>
      </w:pPr>
      <w:r>
        <w:br w:type="page"/>
      </w:r>
    </w:p>
    <w:p w:rsidR="008076E0" w:rsidRDefault="008076E0" w:rsidP="008076E0">
      <w:pPr>
        <w:pStyle w:val="berschrift1"/>
      </w:pPr>
      <w:r w:rsidRPr="006F374D">
        <w:lastRenderedPageBreak/>
        <w:t xml:space="preserve">Aufgabe </w:t>
      </w:r>
      <w:r>
        <w:t>4</w:t>
      </w:r>
    </w:p>
    <w:p w:rsidR="0099399B" w:rsidRDefault="0099399B" w:rsidP="0099399B">
      <w:r>
        <w:t>Die Abbildung zeigt einen Kreis mit dem Durchmesser d = 19 cm.</w:t>
      </w:r>
    </w:p>
    <w:p w:rsidR="0099399B" w:rsidRDefault="0099399B" w:rsidP="0099399B">
      <w:r>
        <w:t>Aus dem Kreis wurde ein rechtwinkliges Dreieck geschnitten.</w:t>
      </w:r>
    </w:p>
    <w:p w:rsidR="0099399B" w:rsidRDefault="0099399B" w:rsidP="0099399B">
      <w:pPr>
        <w:pStyle w:val="Liste"/>
      </w:pPr>
      <w:r>
        <w:t>a)</w:t>
      </w:r>
      <w:r>
        <w:tab/>
        <w:t>Berechne die Länge der Strecke x.</w:t>
      </w:r>
    </w:p>
    <w:p w:rsidR="0099399B" w:rsidRDefault="00943D8B" w:rsidP="0099399B">
      <w:r>
        <w:rPr>
          <w:noProof/>
          <w:szCs w:val="32"/>
          <w:lang w:eastAsia="de-DE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375CC33F" wp14:editId="7CBB143C">
                <wp:simplePos x="0" y="0"/>
                <wp:positionH relativeFrom="column">
                  <wp:posOffset>354330</wp:posOffset>
                </wp:positionH>
                <wp:positionV relativeFrom="paragraph">
                  <wp:posOffset>62230</wp:posOffset>
                </wp:positionV>
                <wp:extent cx="2956560" cy="2749550"/>
                <wp:effectExtent l="19050" t="19050" r="0" b="12700"/>
                <wp:wrapNone/>
                <wp:docPr id="257" name="Gruppieren 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6560" cy="2749550"/>
                          <a:chOff x="0" y="0"/>
                          <a:chExt cx="4073236" cy="3787775"/>
                        </a:xfrm>
                      </wpg:grpSpPr>
                      <wpg:grpSp>
                        <wpg:cNvPr id="221" name="Gruppieren 221"/>
                        <wpg:cNvGrpSpPr/>
                        <wpg:grpSpPr>
                          <a:xfrm>
                            <a:off x="0" y="0"/>
                            <a:ext cx="4073236" cy="3787775"/>
                            <a:chOff x="0" y="0"/>
                            <a:chExt cx="4073236" cy="3787775"/>
                          </a:xfrm>
                        </wpg:grpSpPr>
                        <wps:wsp>
                          <wps:cNvPr id="215" name="Ellipse 215"/>
                          <wps:cNvSpPr/>
                          <wps:spPr>
                            <a:xfrm>
                              <a:off x="0" y="0"/>
                              <a:ext cx="3787775" cy="3787775"/>
                            </a:xfrm>
                            <a:prstGeom prst="ellipse">
                              <a:avLst/>
                            </a:prstGeom>
                            <a:solidFill>
                              <a:schemeClr val="bg2">
                                <a:lumMod val="75000"/>
                              </a:schemeClr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6" name="Rechtwinkliges Dreieck 216"/>
                          <wps:cNvSpPr/>
                          <wps:spPr>
                            <a:xfrm rot="11389748">
                              <a:off x="311727" y="886691"/>
                              <a:ext cx="3175635" cy="2005330"/>
                            </a:xfrm>
                            <a:prstGeom prst="rtTriangle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20" name="Gruppieren 220"/>
                          <wpg:cNvGrpSpPr/>
                          <wpg:grpSpPr>
                            <a:xfrm>
                              <a:off x="3158836" y="703118"/>
                              <a:ext cx="914400" cy="914400"/>
                              <a:chOff x="0" y="0"/>
                              <a:chExt cx="914400" cy="914400"/>
                            </a:xfrm>
                          </wpg:grpSpPr>
                          <wps:wsp>
                            <wps:cNvPr id="218" name="Bogen 218"/>
                            <wps:cNvSpPr/>
                            <wps:spPr>
                              <a:xfrm rot="11267042">
                                <a:off x="0" y="0"/>
                                <a:ext cx="914400" cy="914400"/>
                              </a:xfrm>
                              <a:prstGeom prst="arc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9" name="Ellipse 219"/>
                            <wps:cNvSpPr/>
                            <wps:spPr>
                              <a:xfrm>
                                <a:off x="193555" y="569665"/>
                                <a:ext cx="96520" cy="9652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22" name="Textfeld 2"/>
                        <wps:cNvSpPr txBox="1">
                          <a:spLocks noChangeArrowheads="1"/>
                        </wps:cNvSpPr>
                        <wps:spPr bwMode="auto">
                          <a:xfrm rot="560362">
                            <a:off x="1790541" y="997677"/>
                            <a:ext cx="1129408" cy="573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473347" w:rsidRDefault="005244E1" w:rsidP="00943D8B">
                              <w:pPr>
                                <w:rPr>
                                  <w:szCs w:val="32"/>
                                </w:rPr>
                              </w:pPr>
                              <w:r w:rsidRPr="00473347">
                                <w:rPr>
                                  <w:szCs w:val="32"/>
                                </w:rPr>
                                <w:t>14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81199" y="1613647"/>
                            <a:ext cx="538327" cy="538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473347" w:rsidRDefault="005244E1" w:rsidP="00943D8B">
                              <w:pPr>
                                <w:rPr>
                                  <w:szCs w:val="32"/>
                                </w:rPr>
                              </w:pPr>
                              <w:r>
                                <w:rPr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60445" y="1909481"/>
                            <a:ext cx="400909" cy="5048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473347" w:rsidRDefault="005244E1" w:rsidP="00943D8B">
                              <w:pPr>
                                <w:rPr>
                                  <w:szCs w:val="32"/>
                                </w:rPr>
                              </w:pPr>
                              <w:r>
                                <w:rPr>
                                  <w:szCs w:val="32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5CC33F" id="Gruppieren 257" o:spid="_x0000_s1048" style="position:absolute;margin-left:27.9pt;margin-top:4.9pt;width:232.8pt;height:216.5pt;z-index:251711488;mso-width-relative:margin;mso-height-relative:margin" coordsize="40732,378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">
                <v:group id="Gruppieren 221" o:spid="_x0000_s1049" style="position:absolute;width:40732;height:37877" coordsize="40732,37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Lb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GH7PhCMgdz8AAAD//wMAUEsBAi0AFAAGAAgAAAAhANvh9svuAAAAhQEAABMAAAAAAAAA&#10;AAAAAAAAAAAAAFtDb250ZW50X1R5cGVzXS54bWxQSwECLQAUAAYACAAAACEAWvQsW78AAAAVAQAA&#10;CwAAAAAAAAAAAAAAAAAfAQAAX3JlbHMvLnJlbHNQSwECLQAUAAYACAAAACEAtBgC28YAAADcAAAA&#10;DwAAAAAAAAAAAAAAAAAHAgAAZHJzL2Rvd25yZXYueG1sUEsFBgAAAAADAAMAtwAAAPoCAAAAAA==&#10;">
                  <v:oval id="Ellipse 215" o:spid="_x0000_s1050" style="position:absolute;width:37877;height:378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" fillcolor="#c4bc96 [2414]" strokecolor="black [3213]" strokeweight="3pt"/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echtwinkliges Dreieck 216" o:spid="_x0000_s1051" type="#_x0000_t6" style="position:absolute;left:3117;top:8866;width:31756;height:20054;rotation:-1115231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" fillcolor="white [3212]" strokecolor="red" strokeweight="3pt"/>
                  <v:group id="Gruppieren 220" o:spid="_x0000_s1052" style="position:absolute;left:31588;top:7031;width:9144;height:9144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  <v:shape id="Bogen 218" o:spid="_x0000_s1053" style="position:absolute;width:9144;height:9144;rotation:-11286346fd;visibility:visible;mso-wrap-style:square;v-text-anchor:middle" coordsize="914400,914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" path="m457200,nsc709705,,914400,204695,914400,457200r-457200,l457200,xem457200,nfc709705,,914400,204695,914400,457200e" filled="f" strokecolor="red" strokeweight="3pt">
                      <v:path arrowok="t" o:connecttype="custom" o:connectlocs="457200,0;914400,457200" o:connectangles="0,0"/>
                    </v:shape>
                    <v:oval id="Ellipse 219" o:spid="_x0000_s1054" style="position:absolute;left:1935;top:5696;width:965;height:9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" fillcolor="black [3213]" stroked="f" strokeweight="2pt"/>
                  </v:group>
                </v:group>
                <v:shape id="_x0000_s1055" type="#_x0000_t202" style="position:absolute;left:17905;top:9976;width:11294;height:5731;rotation:612065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" filled="f" stroked="f">
                  <v:textbox>
                    <w:txbxContent>
                      <w:p w:rsidR="005244E1" w:rsidRPr="00473347" w:rsidRDefault="005244E1" w:rsidP="00943D8B">
                        <w:pPr>
                          <w:rPr>
                            <w:szCs w:val="32"/>
                          </w:rPr>
                        </w:pPr>
                        <w:r w:rsidRPr="00473347">
                          <w:rPr>
                            <w:szCs w:val="32"/>
                          </w:rPr>
                          <w:t>14 cm</w:t>
                        </w:r>
                      </w:p>
                    </w:txbxContent>
                  </v:textbox>
                </v:shape>
                <v:shape id="_x0000_s1056" type="#_x0000_t202" style="position:absolute;left:19811;top:16136;width:5384;height:5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ryL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" filled="f" stroked="f">
                  <v:textbox>
                    <w:txbxContent>
                      <w:p w:rsidR="005244E1" w:rsidRPr="00473347" w:rsidRDefault="005244E1" w:rsidP="00943D8B">
                        <w:pPr>
                          <w:rPr>
                            <w:szCs w:val="32"/>
                          </w:rPr>
                        </w:pPr>
                        <w:r>
                          <w:rPr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  <v:shape id="_x0000_s1057" type="#_x0000_t202" style="position:absolute;left:29604;top:19094;width:4009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2xu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LC7Uw8AnL9BwAA//8DAFBLAQItABQABgAIAAAAIQDb4fbL7gAAAIUBAAATAAAAAAAAAAAA&#10;AAAAAAAAAABbQ29udGVudF9UeXBlc10ueG1sUEsBAi0AFAAGAAgAAAAhAFr0LFu/AAAAFQEAAAsA&#10;AAAAAAAAAAAAAAAAHwEAAF9yZWxzLy5yZWxzUEsBAi0AFAAGAAgAAAAhAMRjbG7EAAAA3AAAAA8A&#10;AAAAAAAAAAAAAAAABwIAAGRycy9kb3ducmV2LnhtbFBLBQYAAAAAAwADALcAAAD4AgAAAAA=&#10;" filled="f" stroked="f">
                  <v:textbox>
                    <w:txbxContent>
                      <w:p w:rsidR="005244E1" w:rsidRPr="00473347" w:rsidRDefault="005244E1" w:rsidP="00943D8B">
                        <w:pPr>
                          <w:rPr>
                            <w:szCs w:val="32"/>
                          </w:rPr>
                        </w:pPr>
                        <w:r>
                          <w:rPr>
                            <w:szCs w:val="32"/>
                          </w:rPr>
                          <w:t>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99399B" w:rsidP="0099399B"/>
    <w:p w:rsidR="0099399B" w:rsidRDefault="00AD3D04" w:rsidP="0099399B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0C505F9F" wp14:editId="0270FE8D">
                <wp:simplePos x="0" y="0"/>
                <wp:positionH relativeFrom="margin">
                  <wp:align>right</wp:align>
                </wp:positionH>
                <wp:positionV relativeFrom="paragraph">
                  <wp:posOffset>92710</wp:posOffset>
                </wp:positionV>
                <wp:extent cx="2788920" cy="314325"/>
                <wp:effectExtent l="0" t="0" r="0" b="952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892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Default="005244E1" w:rsidP="0099399B">
                            <w:r>
                              <w:t>(Skizze nicht maßstäblich)</w:t>
                            </w:r>
                          </w:p>
                          <w:p w:rsidR="005244E1" w:rsidRDefault="005244E1" w:rsidP="009939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05F9F" id="_x0000_s1058" type="#_x0000_t202" style="position:absolute;margin-left:168.4pt;margin-top:7.3pt;width:219.6pt;height:24.75pt;z-index:2517094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" stroked="f">
                <v:textbox>
                  <w:txbxContent>
                    <w:p w:rsidR="005244E1" w:rsidRDefault="005244E1" w:rsidP="0099399B">
                      <w:r>
                        <w:t>(Skizze nicht maßstäblich)</w:t>
                      </w:r>
                    </w:p>
                    <w:p w:rsidR="005244E1" w:rsidRDefault="005244E1" w:rsidP="0099399B"/>
                  </w:txbxContent>
                </v:textbox>
                <w10:wrap type="square" anchorx="margin"/>
              </v:shape>
            </w:pict>
          </mc:Fallback>
        </mc:AlternateContent>
      </w:r>
    </w:p>
    <w:p w:rsidR="00AD3D04" w:rsidRDefault="00AD3D04" w:rsidP="0099399B"/>
    <w:p w:rsidR="0099399B" w:rsidRDefault="0099399B" w:rsidP="0099399B">
      <w:pPr>
        <w:pStyle w:val="Liste"/>
      </w:pPr>
      <w:r>
        <w:t>b)</w:t>
      </w:r>
      <w:r>
        <w:tab/>
        <w:t xml:space="preserve">Berechne den Flächeninhalt der grauen Fläche. </w:t>
      </w:r>
      <w:r>
        <w:br/>
        <w:t>(Solltest du Teilaufgabe a) nicht gelöst haben,</w:t>
      </w:r>
      <w:r>
        <w:br/>
        <w:t>rechne mit x = 13,12 cm weiter.)</w:t>
      </w:r>
    </w:p>
    <w:p w:rsidR="00AD3D04" w:rsidRDefault="00AD3D04">
      <w:pPr>
        <w:spacing w:after="0" w:line="240" w:lineRule="auto"/>
      </w:pPr>
      <w:r>
        <w:br w:type="page"/>
      </w:r>
    </w:p>
    <w:p w:rsidR="0099399B" w:rsidRDefault="0099399B" w:rsidP="0099399B">
      <w:r>
        <w:lastRenderedPageBreak/>
        <w:t>Alle Seitenlängen des Dreiecks und somit auch der Durchmesser des Kreises werden verdoppelt.</w:t>
      </w:r>
    </w:p>
    <w:p w:rsidR="0099399B" w:rsidRDefault="0099399B" w:rsidP="00AD3D04">
      <w:pPr>
        <w:pStyle w:val="Liste"/>
      </w:pPr>
      <w:r>
        <w:t>c)</w:t>
      </w:r>
      <w:r>
        <w:tab/>
        <w:t>Kreuze die richtige Aussage an.</w:t>
      </w:r>
    </w:p>
    <w:p w:rsidR="0099399B" w:rsidRDefault="0099399B" w:rsidP="00AD3D04">
      <w:pPr>
        <w:pStyle w:val="Liste2"/>
      </w:pPr>
      <w:r>
        <w:t>Der Flächeninhalt der grauen Fläche wird …</w:t>
      </w:r>
    </w:p>
    <w:p w:rsidR="0099399B" w:rsidRDefault="00AD3D04" w:rsidP="00AD3D04">
      <w:pPr>
        <w:pStyle w:val="Liste2"/>
      </w:pPr>
      <w:r>
        <w:t>_</w:t>
      </w:r>
      <w:r w:rsidRPr="00EA5D56">
        <w:rPr>
          <w:highlight w:val="yellow"/>
        </w:rPr>
        <w:t>...</w:t>
      </w:r>
      <w:r>
        <w:t>_</w:t>
      </w:r>
      <w:r w:rsidR="0099399B">
        <w:t xml:space="preserve"> doppelt so groß.</w:t>
      </w:r>
    </w:p>
    <w:p w:rsidR="0099399B" w:rsidRDefault="00AD3D04" w:rsidP="00AD3D04">
      <w:pPr>
        <w:pStyle w:val="Liste2"/>
      </w:pPr>
      <w:r>
        <w:t>_</w:t>
      </w:r>
      <w:r w:rsidRPr="00EA5D56">
        <w:rPr>
          <w:highlight w:val="yellow"/>
        </w:rPr>
        <w:t>...</w:t>
      </w:r>
      <w:r>
        <w:t>_</w:t>
      </w:r>
      <w:r w:rsidR="0099399B">
        <w:t xml:space="preserve"> dreimal so groß.</w:t>
      </w:r>
    </w:p>
    <w:p w:rsidR="0087541B" w:rsidRDefault="00AD3D04" w:rsidP="00AD3D04">
      <w:pPr>
        <w:pStyle w:val="Liste2"/>
      </w:pPr>
      <w:r>
        <w:t>_</w:t>
      </w:r>
      <w:r w:rsidRPr="00EA5D56">
        <w:rPr>
          <w:highlight w:val="yellow"/>
        </w:rPr>
        <w:t>...</w:t>
      </w:r>
      <w:r>
        <w:t>_</w:t>
      </w:r>
      <w:r w:rsidR="0099399B">
        <w:t xml:space="preserve"> viermal so groß.</w:t>
      </w:r>
    </w:p>
    <w:p w:rsidR="0087541B" w:rsidRDefault="0087541B" w:rsidP="0099399B"/>
    <w:p w:rsidR="0087541B" w:rsidRDefault="0087541B" w:rsidP="0099399B"/>
    <w:p w:rsidR="0087541B" w:rsidRDefault="0087541B" w:rsidP="0099399B"/>
    <w:p w:rsidR="00BD03E3" w:rsidRDefault="00BD03E3">
      <w:pPr>
        <w:spacing w:after="0" w:line="240" w:lineRule="auto"/>
      </w:pPr>
      <w:r>
        <w:br w:type="page"/>
      </w:r>
    </w:p>
    <w:p w:rsidR="00030AED" w:rsidRDefault="00030AED" w:rsidP="00030AED">
      <w:pPr>
        <w:pStyle w:val="berschrift4"/>
      </w:pPr>
      <w:r w:rsidRPr="006F374D">
        <w:lastRenderedPageBreak/>
        <w:t xml:space="preserve">Aufgabe </w:t>
      </w:r>
      <w:r>
        <w:t>5</w:t>
      </w:r>
    </w:p>
    <w:p w:rsidR="00AD3D04" w:rsidRDefault="00AD3D04" w:rsidP="00AD3D04">
      <w:r>
        <w:t>Gegeben ist das Dreieck ABC.</w:t>
      </w:r>
    </w:p>
    <w:p w:rsidR="0054335F" w:rsidRDefault="00AD3D04" w:rsidP="00AD3D04">
      <w:pPr>
        <w:pStyle w:val="Liste"/>
      </w:pPr>
      <w:r>
        <w:t>a)</w:t>
      </w:r>
      <w:r>
        <w:tab/>
        <w:t xml:space="preserve">Kreuze die Formel an, </w:t>
      </w:r>
      <w:r>
        <w:br/>
        <w:t>mit der du die Länge der Seite c berechnen kannst.</w:t>
      </w:r>
    </w:p>
    <w:p w:rsidR="0054335F" w:rsidRDefault="00DE57F8" w:rsidP="0054335F">
      <w:r>
        <w:rPr>
          <w:noProof/>
          <w:szCs w:val="32"/>
          <w:lang w:eastAsia="de-DE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20996A6C" wp14:editId="3894666F">
                <wp:simplePos x="0" y="0"/>
                <wp:positionH relativeFrom="column">
                  <wp:posOffset>-393700</wp:posOffset>
                </wp:positionH>
                <wp:positionV relativeFrom="paragraph">
                  <wp:posOffset>13970</wp:posOffset>
                </wp:positionV>
                <wp:extent cx="6530340" cy="3245485"/>
                <wp:effectExtent l="0" t="0" r="3810" b="0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30340" cy="3245485"/>
                          <a:chOff x="0" y="0"/>
                          <a:chExt cx="7848600" cy="3901982"/>
                        </a:xfrm>
                      </wpg:grpSpPr>
                      <wpg:grpSp>
                        <wpg:cNvPr id="6" name="Gruppieren 6"/>
                        <wpg:cNvGrpSpPr/>
                        <wpg:grpSpPr>
                          <a:xfrm>
                            <a:off x="0" y="167640"/>
                            <a:ext cx="7492851" cy="3734342"/>
                            <a:chOff x="0" y="0"/>
                            <a:chExt cx="7492851" cy="3734342"/>
                          </a:xfrm>
                        </wpg:grpSpPr>
                        <wps:wsp>
                          <wps:cNvPr id="8" name="Rechtwinkliges Dreieck 8"/>
                          <wps:cNvSpPr/>
                          <wps:spPr>
                            <a:xfrm>
                              <a:off x="667871" y="295518"/>
                              <a:ext cx="6824980" cy="2768600"/>
                            </a:xfrm>
                            <a:prstGeom prst="rtTriangle">
                              <a:avLst/>
                            </a:prstGeom>
                            <a:noFill/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Bogen 10"/>
                          <wps:cNvSpPr/>
                          <wps:spPr>
                            <a:xfrm rot="5680654">
                              <a:off x="237565" y="-317"/>
                              <a:ext cx="978535" cy="979170"/>
                            </a:xfrm>
                            <a:prstGeom prst="arc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Ellipse 13"/>
                          <wps:cNvSpPr/>
                          <wps:spPr>
                            <a:xfrm rot="12840246">
                              <a:off x="865094" y="2698060"/>
                              <a:ext cx="141605" cy="14287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Bogen 15"/>
                          <wps:cNvSpPr/>
                          <wps:spPr>
                            <a:xfrm>
                              <a:off x="0" y="2388777"/>
                              <a:ext cx="1344295" cy="1345565"/>
                            </a:xfrm>
                            <a:prstGeom prst="arc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Bogen 260"/>
                          <wps:cNvSpPr/>
                          <wps:spPr>
                            <a:xfrm rot="14458050">
                              <a:off x="5484159" y="2485148"/>
                              <a:ext cx="552096" cy="485699"/>
                            </a:xfrm>
                            <a:custGeom>
                              <a:avLst/>
                              <a:gdLst>
                                <a:gd name="connsiteX0" fmla="*/ 445452 w 890905"/>
                                <a:gd name="connsiteY0" fmla="*/ 0 h 955675"/>
                                <a:gd name="connsiteX1" fmla="*/ 890905 w 890905"/>
                                <a:gd name="connsiteY1" fmla="*/ 477838 h 955675"/>
                                <a:gd name="connsiteX2" fmla="*/ 445453 w 890905"/>
                                <a:gd name="connsiteY2" fmla="*/ 477838 h 955675"/>
                                <a:gd name="connsiteX3" fmla="*/ 445452 w 890905"/>
                                <a:gd name="connsiteY3" fmla="*/ 0 h 955675"/>
                                <a:gd name="connsiteX0" fmla="*/ 445452 w 890905"/>
                                <a:gd name="connsiteY0" fmla="*/ 0 h 955675"/>
                                <a:gd name="connsiteX1" fmla="*/ 890905 w 890905"/>
                                <a:gd name="connsiteY1" fmla="*/ 477838 h 955675"/>
                                <a:gd name="connsiteX0" fmla="*/ 0 w 552096"/>
                                <a:gd name="connsiteY0" fmla="*/ 0 h 477838"/>
                                <a:gd name="connsiteX1" fmla="*/ 445453 w 552096"/>
                                <a:gd name="connsiteY1" fmla="*/ 477838 h 477838"/>
                                <a:gd name="connsiteX2" fmla="*/ 1 w 552096"/>
                                <a:gd name="connsiteY2" fmla="*/ 477838 h 477838"/>
                                <a:gd name="connsiteX3" fmla="*/ 0 w 552096"/>
                                <a:gd name="connsiteY3" fmla="*/ 0 h 477838"/>
                                <a:gd name="connsiteX0" fmla="*/ 0 w 552096"/>
                                <a:gd name="connsiteY0" fmla="*/ 0 h 477838"/>
                                <a:gd name="connsiteX1" fmla="*/ 552096 w 552096"/>
                                <a:gd name="connsiteY1" fmla="*/ 424247 h 477838"/>
                                <a:gd name="connsiteX0" fmla="*/ 0 w 552096"/>
                                <a:gd name="connsiteY0" fmla="*/ 0 h 477838"/>
                                <a:gd name="connsiteX1" fmla="*/ 445453 w 552096"/>
                                <a:gd name="connsiteY1" fmla="*/ 477838 h 477838"/>
                                <a:gd name="connsiteX2" fmla="*/ 1 w 552096"/>
                                <a:gd name="connsiteY2" fmla="*/ 477838 h 477838"/>
                                <a:gd name="connsiteX3" fmla="*/ 0 w 552096"/>
                                <a:gd name="connsiteY3" fmla="*/ 0 h 477838"/>
                                <a:gd name="connsiteX0" fmla="*/ 41821 w 552096"/>
                                <a:gd name="connsiteY0" fmla="*/ 7826 h 477838"/>
                                <a:gd name="connsiteX1" fmla="*/ 552096 w 552096"/>
                                <a:gd name="connsiteY1" fmla="*/ 424247 h 477838"/>
                                <a:gd name="connsiteX0" fmla="*/ 0 w 552096"/>
                                <a:gd name="connsiteY0" fmla="*/ 0 h 477838"/>
                                <a:gd name="connsiteX1" fmla="*/ 445453 w 552096"/>
                                <a:gd name="connsiteY1" fmla="*/ 477838 h 477838"/>
                                <a:gd name="connsiteX2" fmla="*/ 1 w 552096"/>
                                <a:gd name="connsiteY2" fmla="*/ 477838 h 477838"/>
                                <a:gd name="connsiteX3" fmla="*/ 0 w 552096"/>
                                <a:gd name="connsiteY3" fmla="*/ 0 h 477838"/>
                                <a:gd name="connsiteX0" fmla="*/ 41821 w 552096"/>
                                <a:gd name="connsiteY0" fmla="*/ 7826 h 477838"/>
                                <a:gd name="connsiteX1" fmla="*/ 552096 w 552096"/>
                                <a:gd name="connsiteY1" fmla="*/ 424247 h 477838"/>
                                <a:gd name="connsiteX0" fmla="*/ 0 w 552096"/>
                                <a:gd name="connsiteY0" fmla="*/ 0 h 477838"/>
                                <a:gd name="connsiteX1" fmla="*/ 445453 w 552096"/>
                                <a:gd name="connsiteY1" fmla="*/ 477838 h 477838"/>
                                <a:gd name="connsiteX2" fmla="*/ 1 w 552096"/>
                                <a:gd name="connsiteY2" fmla="*/ 477838 h 477838"/>
                                <a:gd name="connsiteX3" fmla="*/ 0 w 552096"/>
                                <a:gd name="connsiteY3" fmla="*/ 0 h 477838"/>
                                <a:gd name="connsiteX0" fmla="*/ 41821 w 552096"/>
                                <a:gd name="connsiteY0" fmla="*/ 7826 h 477838"/>
                                <a:gd name="connsiteX1" fmla="*/ 552096 w 552096"/>
                                <a:gd name="connsiteY1" fmla="*/ 424247 h 477838"/>
                                <a:gd name="connsiteX0" fmla="*/ 0 w 552096"/>
                                <a:gd name="connsiteY0" fmla="*/ 7861 h 485699"/>
                                <a:gd name="connsiteX1" fmla="*/ 445453 w 552096"/>
                                <a:gd name="connsiteY1" fmla="*/ 485699 h 485699"/>
                                <a:gd name="connsiteX2" fmla="*/ 1 w 552096"/>
                                <a:gd name="connsiteY2" fmla="*/ 485699 h 485699"/>
                                <a:gd name="connsiteX3" fmla="*/ 0 w 552096"/>
                                <a:gd name="connsiteY3" fmla="*/ 7861 h 485699"/>
                                <a:gd name="connsiteX0" fmla="*/ 50527 w 552096"/>
                                <a:gd name="connsiteY0" fmla="*/ 0 h 485699"/>
                                <a:gd name="connsiteX1" fmla="*/ 552096 w 552096"/>
                                <a:gd name="connsiteY1" fmla="*/ 432108 h 4856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552096" h="485699" stroke="0" extrusionOk="0">
                                  <a:moveTo>
                                    <a:pt x="0" y="7861"/>
                                  </a:moveTo>
                                  <a:cubicBezTo>
                                    <a:pt x="246017" y="7861"/>
                                    <a:pt x="445453" y="221796"/>
                                    <a:pt x="445453" y="485699"/>
                                  </a:cubicBezTo>
                                  <a:lnTo>
                                    <a:pt x="1" y="485699"/>
                                  </a:lnTo>
                                  <a:cubicBezTo>
                                    <a:pt x="1" y="326420"/>
                                    <a:pt x="0" y="167140"/>
                                    <a:pt x="0" y="7861"/>
                                  </a:cubicBezTo>
                                  <a:close/>
                                </a:path>
                                <a:path w="552096" h="485699" fill="none">
                                  <a:moveTo>
                                    <a:pt x="50527" y="0"/>
                                  </a:moveTo>
                                  <a:cubicBezTo>
                                    <a:pt x="239076" y="75825"/>
                                    <a:pt x="433652" y="261480"/>
                                    <a:pt x="552096" y="432108"/>
                                  </a:cubicBezTo>
                                </a:path>
                              </a:pathLst>
                            </a:custGeom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uppieren 21"/>
                        <wpg:cNvGrpSpPr/>
                        <wpg:grpSpPr>
                          <a:xfrm>
                            <a:off x="228600" y="0"/>
                            <a:ext cx="7620000" cy="3805555"/>
                            <a:chOff x="0" y="0"/>
                            <a:chExt cx="7620000" cy="3805555"/>
                          </a:xfrm>
                        </wpg:grpSpPr>
                        <wps:wsp>
                          <wps:cNvPr id="22" name="Textfeld 2"/>
                          <wps:cNvSpPr txBox="1">
                            <a:spLocks noChangeArrowheads="1"/>
                          </wps:cNvSpPr>
                          <wps:spPr bwMode="auto">
                            <a:xfrm rot="1302483">
                              <a:off x="2974975" y="1356360"/>
                              <a:ext cx="1892300" cy="42735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a</w:t>
                                </w:r>
                                <w:r w:rsidRPr="00816842">
                                  <w:rPr>
                                    <w:szCs w:val="32"/>
                                  </w:rPr>
                                  <w:t xml:space="preserve"> = </w:t>
                                </w:r>
                                <w:r>
                                  <w:rPr>
                                    <w:szCs w:val="32"/>
                                  </w:rPr>
                                  <w:t>15</w:t>
                                </w:r>
                                <w:r w:rsidRPr="00816842">
                                  <w:rPr>
                                    <w:szCs w:val="32"/>
                                  </w:rPr>
                                  <w:t xml:space="preserve">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9874" y="0"/>
                              <a:ext cx="466725" cy="4305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rPr>
                                    <w:b/>
                                    <w:szCs w:val="32"/>
                                  </w:rPr>
                                </w:pPr>
                                <w:r w:rsidRPr="00816842">
                                  <w:rPr>
                                    <w:b/>
                                    <w:szCs w:val="3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255" y="3360420"/>
                              <a:ext cx="474345" cy="44513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rPr>
                                    <w:b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28815" y="3299460"/>
                              <a:ext cx="591185" cy="44513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jc w:val="center"/>
                                  <w:rPr>
                                    <w:b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szCs w:val="3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34995" y="3360420"/>
                              <a:ext cx="591185" cy="44513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jc w:val="center"/>
                                  <w:rPr>
                                    <w:b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szCs w:val="3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-758825" y="1699260"/>
                              <a:ext cx="1875155" cy="3575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816842" w:rsidRDefault="005244E1" w:rsidP="0081631A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 w:rsidRPr="00816842">
                                  <w:rPr>
                                    <w:szCs w:val="32"/>
                                  </w:rPr>
                                  <w:t>b = 9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30" name="Gruppieren 30"/>
                          <wpg:cNvGrpSpPr/>
                          <wpg:grpSpPr>
                            <a:xfrm>
                              <a:off x="422275" y="510540"/>
                              <a:ext cx="426085" cy="644525"/>
                              <a:chOff x="0" y="0"/>
                              <a:chExt cx="426085" cy="644525"/>
                            </a:xfrm>
                          </wpg:grpSpPr>
                          <wps:wsp>
                            <wps:cNvPr id="233" name="Gleichschenkliges Dreieck 233"/>
                            <wps:cNvSpPr/>
                            <wps:spPr>
                              <a:xfrm rot="19087606">
                                <a:off x="0" y="58615"/>
                                <a:ext cx="426085" cy="39751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3785" y="0"/>
                                <a:ext cx="316230" cy="6445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244E1" w:rsidRPr="00816842" w:rsidRDefault="005244E1" w:rsidP="0081631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816842">
                                    <w:rPr>
                                      <w:rFonts w:ascii="Symbol" w:hAnsi="Symbol" w:cs="Symbol"/>
                                      <w:sz w:val="52"/>
                                      <w:szCs w:val="52"/>
                                    </w:rPr>
                                    <w:t>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238" name="Gruppieren 238"/>
                          <wpg:cNvGrpSpPr/>
                          <wpg:grpSpPr>
                            <a:xfrm>
                              <a:off x="5558155" y="2651759"/>
                              <a:ext cx="642620" cy="765432"/>
                              <a:chOff x="0" y="-1"/>
                              <a:chExt cx="642620" cy="765432"/>
                            </a:xfrm>
                          </wpg:grpSpPr>
                          <wps:wsp>
                            <wps:cNvPr id="239" name="Gleichschenkliges Dreieck 239"/>
                            <wps:cNvSpPr/>
                            <wps:spPr>
                              <a:xfrm rot="6260908">
                                <a:off x="67945" y="11723"/>
                                <a:ext cx="506730" cy="642620"/>
                              </a:xfrm>
                              <a:prstGeom prst="triangle">
                                <a:avLst>
                                  <a:gd name="adj" fmla="val 53225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2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053" y="-1"/>
                                <a:ext cx="355678" cy="765432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244E1" w:rsidRPr="00816842" w:rsidRDefault="005244E1" w:rsidP="0081631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816842">
                                    <w:rPr>
                                      <w:rFonts w:ascii="Symbol" w:hAnsi="Symbol" w:cs="Symbol"/>
                                      <w:sz w:val="52"/>
                                      <w:szCs w:val="52"/>
                                    </w:rPr>
                                    <w:t>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996A6C" id="Gruppieren 2" o:spid="_x0000_s1059" style="position:absolute;margin-left:-31pt;margin-top:1.1pt;width:514.2pt;height:255.55pt;z-index:251713536;mso-width-relative:margin;mso-height-relative:margin" coordsize="78486,390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">
                <v:group id="Gruppieren 6" o:spid="_x0000_s1060" style="position:absolute;top:1676;width:74928;height:37343" coordsize="74928,37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Rechtwinkliges Dreieck 8" o:spid="_x0000_s1061" type="#_x0000_t6" style="position:absolute;left:6678;top:2955;width:68250;height:276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" filled="f" strokecolor="red" strokeweight="3pt"/>
                  <v:shape id="Bogen 10" o:spid="_x0000_s1062" style="position:absolute;left:2375;top:-3;width:9785;height:9792;rotation:6204789fd;visibility:visible;mso-wrap-style:square;v-text-anchor:middle" coordsize="978535,979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" path="m489267,nsc759482,,978535,219195,978535,489585r-489267,c489268,326390,489267,163195,489267,xem489267,nfc759482,,978535,219195,978535,489585e" filled="f" strokecolor="red" strokeweight="3pt">
                    <v:path arrowok="t" o:connecttype="custom" o:connectlocs="489267,0;978535,489585" o:connectangles="0,0"/>
                  </v:shape>
                  <v:oval id="Ellipse 13" o:spid="_x0000_s1063" style="position:absolute;left:8650;top:26980;width:1416;height:1429;rotation:-956798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" fillcolor="black [3213]" stroked="f" strokeweight="2pt"/>
                  <v:shape id="Bogen 15" o:spid="_x0000_s1064" style="position:absolute;top:23887;width:13442;height:13456;visibility:visible;mso-wrap-style:square;v-text-anchor:middle" coordsize="1344295,1345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" path="m672147,nsc1043364,,1344295,301215,1344295,672783r-672147,c672148,448522,672147,224261,672147,xem672147,nfc1043364,,1344295,301215,1344295,672783e" filled="f" strokecolor="red" strokeweight="3pt">
                    <v:path arrowok="t" o:connecttype="custom" o:connectlocs="672147,0;1344295,672783" o:connectangles="0,0"/>
                  </v:shape>
                  <v:shape id="Bogen 260" o:spid="_x0000_s1065" style="position:absolute;left:54841;top:24851;width:5521;height:4857;rotation:-7800914fd;visibility:visible;mso-wrap-style:square;v-text-anchor:middle" coordsize="552096,485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" path="m,7861nsc246017,7861,445453,221796,445453,485699l1,485699c1,326420,,167140,,7861xem50527,nfc239076,75825,433652,261480,552096,432108e" filled="f" strokecolor="red" strokeweight="3pt">
                    <v:path arrowok="t" o:connecttype="custom" o:connectlocs="50527,0;552096,432108" o:connectangles="0,0"/>
                  </v:shape>
                </v:group>
                <v:group id="Gruppieren 21" o:spid="_x0000_s1066" style="position:absolute;left:2286;width:76200;height:38055" coordsize="76200,38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_x0000_s1067" type="#_x0000_t202" style="position:absolute;left:29749;top:13563;width:18923;height:4274;rotation:142265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a</w:t>
                          </w:r>
                          <w:r w:rsidRPr="00816842">
                            <w:rPr>
                              <w:szCs w:val="32"/>
                            </w:rPr>
                            <w:t xml:space="preserve"> = </w:t>
                          </w:r>
                          <w:r>
                            <w:rPr>
                              <w:szCs w:val="32"/>
                            </w:rPr>
                            <w:t>15</w:t>
                          </w:r>
                          <w:r w:rsidRPr="00816842">
                            <w:rPr>
                              <w:szCs w:val="32"/>
                            </w:rPr>
                            <w:t xml:space="preserve"> cm</w:t>
                          </w:r>
                        </w:p>
                      </w:txbxContent>
                    </v:textbox>
                  </v:shape>
                  <v:shape id="_x0000_s1068" type="#_x0000_t202" style="position:absolute;left:2698;width:4667;height:4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rPr>
                              <w:b/>
                              <w:szCs w:val="32"/>
                            </w:rPr>
                          </w:pPr>
                          <w:r w:rsidRPr="00816842">
                            <w:rPr>
                              <w:b/>
                              <w:szCs w:val="32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069" type="#_x0000_t202" style="position:absolute;left:2622;top:33604;width:4744;height:4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rPr>
                              <w:b/>
                              <w:szCs w:val="32"/>
                            </w:rPr>
                          </w:pPr>
                          <w:r>
                            <w:rPr>
                              <w:b/>
                              <w:szCs w:val="32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070" type="#_x0000_t202" style="position:absolute;left:70288;top:32994;width:5912;height:4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jc w:val="center"/>
                            <w:rPr>
                              <w:b/>
                              <w:szCs w:val="32"/>
                            </w:rPr>
                          </w:pPr>
                          <w:r>
                            <w:rPr>
                              <w:b/>
                              <w:szCs w:val="32"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71" type="#_x0000_t202" style="position:absolute;left:31349;top:33604;width:5912;height:4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jc w:val="center"/>
                            <w:rPr>
                              <w:b/>
                              <w:szCs w:val="32"/>
                            </w:rPr>
                          </w:pPr>
                          <w:r>
                            <w:rPr>
                              <w:b/>
                              <w:szCs w:val="32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072" type="#_x0000_t202" style="position:absolute;left:-7588;top:16992;width:18751;height:3575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" fillcolor="white [3212]" stroked="f">
                    <v:textbox>
                      <w:txbxContent>
                        <w:p w:rsidR="005244E1" w:rsidRPr="00816842" w:rsidRDefault="005244E1" w:rsidP="0081631A">
                          <w:pPr>
                            <w:jc w:val="center"/>
                            <w:rPr>
                              <w:szCs w:val="32"/>
                            </w:rPr>
                          </w:pPr>
                          <w:r w:rsidRPr="00816842">
                            <w:rPr>
                              <w:szCs w:val="32"/>
                            </w:rPr>
                            <w:t>b = 9 cm</w:t>
                          </w:r>
                        </w:p>
                      </w:txbxContent>
                    </v:textbox>
                  </v:shape>
                  <v:group id="Gruppieren 30" o:spid="_x0000_s1073" style="position:absolute;left:4222;top:5105;width:4261;height:6445" coordsize="4260,6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Gleichschenkliges Dreieck 233" o:spid="_x0000_s1074" type="#_x0000_t5" style="position:absolute;top:586;width:4260;height:3975;rotation:-274420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" fillcolor="white [3212]" stroked="f" strokeweight="2pt"/>
                    <v:shape id="_x0000_s1075" type="#_x0000_t202" style="position:absolute;left:937;width:3163;height:6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I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" filled="f" stroked="f">
                      <v:textbox>
                        <w:txbxContent>
                          <w:p w:rsidR="005244E1" w:rsidRPr="00816842" w:rsidRDefault="005244E1" w:rsidP="0081631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816842">
                              <w:rPr>
                                <w:rFonts w:ascii="Symbol" w:hAnsi="Symbol" w:cs="Symbol"/>
                                <w:sz w:val="52"/>
                                <w:szCs w:val="52"/>
                              </w:rPr>
                              <w:t></w:t>
                            </w:r>
                          </w:p>
                        </w:txbxContent>
                      </v:textbox>
                    </v:shape>
                  </v:group>
                  <v:group id="Gruppieren 238" o:spid="_x0000_s1076" style="position:absolute;left:55581;top:26517;width:6426;height:7654" coordorigin="" coordsize="6426,7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2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rA1nwhGQ+38AAAD//wMAUEsBAi0AFAAGAAgAAAAhANvh9svuAAAAhQEAABMAAAAAAAAAAAAA&#10;AAAAAAAAAFtDb250ZW50X1R5cGVzXS54bWxQSwECLQAUAAYACAAAACEAWvQsW78AAAAVAQAACwAA&#10;AAAAAAAAAAAAAAAfAQAAX3JlbHMvLnJlbHNQSwECLQAUAAYACAAAACEAoPs9m8MAAADcAAAADwAA&#10;AAAAAAAAAAAAAAAHAgAAZHJzL2Rvd25yZXYueG1sUEsFBgAAAAADAAMAtwAAAPcCAAAAAA==&#10;">
                    <v:shape id="Gleichschenkliges Dreieck 239" o:spid="_x0000_s1077" type="#_x0000_t5" style="position:absolute;left:679;top:117;width:5067;height:6426;rotation:683858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" adj="11497" fillcolor="white [3212]" stroked="f" strokeweight="2pt"/>
                    <v:shape id="_x0000_s1078" type="#_x0000_t202" style="position:absolute;left:210;width:3557;height:76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" filled="f" stroked="f">
                      <v:textbox>
                        <w:txbxContent>
                          <w:p w:rsidR="005244E1" w:rsidRPr="00816842" w:rsidRDefault="005244E1" w:rsidP="0081631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816842">
                              <w:rPr>
                                <w:rFonts w:ascii="Symbol" w:hAnsi="Symbol" w:cs="Symbol"/>
                                <w:sz w:val="52"/>
                                <w:szCs w:val="52"/>
                              </w:rPr>
                              <w:t>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81631A"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63376A07" wp14:editId="5FEB67A2">
                <wp:simplePos x="0" y="0"/>
                <wp:positionH relativeFrom="margin">
                  <wp:posOffset>3379470</wp:posOffset>
                </wp:positionH>
                <wp:positionV relativeFrom="paragraph">
                  <wp:posOffset>278765</wp:posOffset>
                </wp:positionV>
                <wp:extent cx="2689860" cy="403860"/>
                <wp:effectExtent l="0" t="0" r="0" b="0"/>
                <wp:wrapSquare wrapText="bothSides"/>
                <wp:docPr id="1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986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Default="005244E1" w:rsidP="0081631A">
                            <w:r>
                              <w:t>(Skizze nicht maßstäblich)</w:t>
                            </w:r>
                          </w:p>
                          <w:p w:rsidR="005244E1" w:rsidRDefault="005244E1" w:rsidP="0081631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376A07" id="_x0000_s1079" type="#_x0000_t202" style="position:absolute;margin-left:266.1pt;margin-top:21.95pt;width:211.8pt;height:31.8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" stroked="f">
                <v:textbox>
                  <w:txbxContent>
                    <w:p w:rsidR="005244E1" w:rsidRDefault="005244E1" w:rsidP="0081631A">
                      <w:r>
                        <w:t>(Skizze nicht maßstäblich)</w:t>
                      </w:r>
                    </w:p>
                    <w:p w:rsidR="005244E1" w:rsidRDefault="005244E1" w:rsidP="0081631A"/>
                  </w:txbxContent>
                </v:textbox>
                <w10:wrap type="square" anchorx="margin"/>
              </v:shape>
            </w:pict>
          </mc:Fallback>
        </mc:AlternateContent>
      </w:r>
    </w:p>
    <w:p w:rsidR="00AD3D04" w:rsidRDefault="00AD3D04" w:rsidP="0054335F"/>
    <w:p w:rsidR="00AD3D04" w:rsidRDefault="00AD3D04" w:rsidP="0054335F"/>
    <w:p w:rsidR="00AD3D04" w:rsidRDefault="00AD3D04" w:rsidP="0054335F"/>
    <w:p w:rsidR="00AD3D04" w:rsidRDefault="00AD3D04" w:rsidP="0054335F"/>
    <w:p w:rsidR="00AD3D04" w:rsidRDefault="00AD3D04" w:rsidP="0054335F"/>
    <w:p w:rsidR="00AD3D04" w:rsidRDefault="00AD3D04" w:rsidP="0054335F"/>
    <w:p w:rsidR="00AD3D04" w:rsidRDefault="00AD3D04" w:rsidP="0054335F"/>
    <w:tbl>
      <w:tblPr>
        <w:tblW w:w="0" w:type="auto"/>
        <w:tblLook w:val="04A0" w:firstRow="1" w:lastRow="0" w:firstColumn="1" w:lastColumn="0" w:noHBand="0" w:noVBand="1"/>
      </w:tblPr>
      <w:tblGrid>
        <w:gridCol w:w="2439"/>
        <w:gridCol w:w="2439"/>
        <w:gridCol w:w="2439"/>
      </w:tblGrid>
      <w:tr w:rsidR="00AD3D04" w:rsidTr="00AD3D04">
        <w:trPr>
          <w:trHeight w:val="1055"/>
        </w:trPr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c</w:t>
            </w:r>
            <w:r w:rsidRPr="00AD3D04">
              <w:rPr>
                <w:sz w:val="36"/>
                <w:szCs w:val="36"/>
              </w:rPr>
              <w:t>²</w:t>
            </w:r>
            <w:r>
              <w:t xml:space="preserve"> = a</w:t>
            </w:r>
            <w:r w:rsidRPr="00AD3D04">
              <w:rPr>
                <w:sz w:val="36"/>
                <w:szCs w:val="36"/>
              </w:rPr>
              <w:t>²</w:t>
            </w:r>
            <w:r>
              <w:t xml:space="preserve"> + b</w:t>
            </w:r>
            <w:r w:rsidRPr="00AD3D04">
              <w:rPr>
                <w:sz w:val="36"/>
                <w:szCs w:val="36"/>
              </w:rPr>
              <w:t>²</w:t>
            </w:r>
          </w:p>
        </w:tc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c = a</w:t>
            </w:r>
            <w:r w:rsidRPr="00AD3D04">
              <w:rPr>
                <w:sz w:val="36"/>
                <w:szCs w:val="36"/>
              </w:rPr>
              <w:t>²</w:t>
            </w:r>
            <w:r>
              <w:t xml:space="preserve"> – b</w:t>
            </w:r>
            <w:r w:rsidRPr="00AD3D04">
              <w:rPr>
                <w:sz w:val="36"/>
                <w:szCs w:val="36"/>
              </w:rPr>
              <w:t>²</w:t>
            </w:r>
          </w:p>
        </w:tc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 xml:space="preserve">c =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m:rPr>
                      <m:nor/>
                    </m:rPr>
                    <m:t>a</m:t>
                  </m:r>
                  <m:r>
                    <m:rPr>
                      <m:nor/>
                    </m:rPr>
                    <w:rPr>
                      <w:sz w:val="36"/>
                      <w:szCs w:val="36"/>
                    </w:rPr>
                    <m:t>²</m:t>
                  </m:r>
                  <m:r>
                    <m:rPr>
                      <m:nor/>
                    </m:rPr>
                    <m:t xml:space="preserve"> – b</m:t>
                  </m:r>
                  <m:r>
                    <m:rPr>
                      <m:nor/>
                    </m:rPr>
                    <w:rPr>
                      <w:sz w:val="36"/>
                      <w:szCs w:val="36"/>
                    </w:rPr>
                    <m:t>²</m:t>
                  </m:r>
                </m:e>
              </m:rad>
            </m:oMath>
          </w:p>
        </w:tc>
      </w:tr>
      <w:tr w:rsidR="00AD3D04" w:rsidTr="00AD3D04">
        <w:trPr>
          <w:trHeight w:val="739"/>
        </w:trPr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2439" w:type="dxa"/>
            <w:shd w:val="clear" w:color="auto" w:fill="auto"/>
            <w:vAlign w:val="center"/>
          </w:tcPr>
          <w:p w:rsidR="00AD3D04" w:rsidRDefault="00AD3D04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AD3D04" w:rsidRDefault="00AD3D04" w:rsidP="0054335F"/>
    <w:p w:rsidR="00AD3D04" w:rsidRDefault="00AD3D04" w:rsidP="00AD3D04">
      <w:pPr>
        <w:pStyle w:val="Liste"/>
      </w:pPr>
      <w:r w:rsidRPr="00AD3D04">
        <w:t>b)</w:t>
      </w:r>
      <w:r w:rsidRPr="00AD3D04">
        <w:tab/>
        <w:t>Berechne die Größe des Winkels β.</w:t>
      </w:r>
    </w:p>
    <w:tbl>
      <w:tblPr>
        <w:tblStyle w:val="Tabellenraster"/>
        <w:tblpPr w:vertAnchor="text" w:horzAnchor="margin" w:tblpXSpec="right" w:tblpY="615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</w:tblGrid>
      <w:tr w:rsidR="00AD3D04" w:rsidRPr="00431E07" w:rsidTr="00AD3D04">
        <w:trPr>
          <w:trHeight w:val="567"/>
        </w:trPr>
        <w:tc>
          <w:tcPr>
            <w:tcW w:w="3169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bookmarkStart w:id="1" w:name="_Hlk22208524"/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4a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4b</w:t>
            </w:r>
          </w:p>
        </w:tc>
        <w:tc>
          <w:tcPr>
            <w:tcW w:w="732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4c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5a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5b</w:t>
            </w:r>
          </w:p>
        </w:tc>
      </w:tr>
      <w:tr w:rsidR="00AD3D04" w:rsidRPr="00431E07" w:rsidTr="00AD3D04">
        <w:trPr>
          <w:trHeight w:val="567"/>
        </w:trPr>
        <w:tc>
          <w:tcPr>
            <w:tcW w:w="3169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AD3D04" w:rsidRPr="00431E07" w:rsidTr="00AD3D04">
        <w:trPr>
          <w:trHeight w:val="567"/>
        </w:trPr>
        <w:tc>
          <w:tcPr>
            <w:tcW w:w="3169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5</w:t>
            </w:r>
          </w:p>
        </w:tc>
        <w:tc>
          <w:tcPr>
            <w:tcW w:w="732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AD3D04" w:rsidRPr="00AD3D04" w:rsidRDefault="00AD3D04" w:rsidP="00AD3D04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AD3D04">
              <w:rPr>
                <w:sz w:val="32"/>
                <w:szCs w:val="32"/>
              </w:rPr>
              <w:t>2</w:t>
            </w:r>
          </w:p>
        </w:tc>
      </w:tr>
      <w:bookmarkEnd w:id="1"/>
    </w:tbl>
    <w:p w:rsidR="00AD3D04" w:rsidRDefault="00AD3D04" w:rsidP="0054335F"/>
    <w:p w:rsidR="00AD3D04" w:rsidRDefault="00AD3D04" w:rsidP="0054335F"/>
    <w:p w:rsidR="0054335F" w:rsidRDefault="0054335F" w:rsidP="0054335F"/>
    <w:p w:rsidR="0054335F" w:rsidRDefault="0054335F">
      <w:pPr>
        <w:spacing w:after="0" w:line="240" w:lineRule="auto"/>
      </w:pPr>
      <w:r>
        <w:br w:type="page"/>
      </w:r>
    </w:p>
    <w:p w:rsidR="00D22827" w:rsidRDefault="00D22827" w:rsidP="00D22827">
      <w:pPr>
        <w:pStyle w:val="berschrift4"/>
      </w:pPr>
      <w:r w:rsidRPr="006F374D">
        <w:lastRenderedPageBreak/>
        <w:t>Aufgabe</w:t>
      </w:r>
      <w:r>
        <w:t xml:space="preserve"> 6</w:t>
      </w:r>
    </w:p>
    <w:p w:rsidR="0081631A" w:rsidRDefault="003D596F" w:rsidP="0081631A">
      <w:r w:rsidRPr="003D596F">
        <w:t>Die Abbildung zeigt einen Metallträger mit einer Länge von 250 cm.</w:t>
      </w:r>
    </w:p>
    <w:p w:rsidR="0081631A" w:rsidRDefault="0081631A" w:rsidP="0081631A"/>
    <w:p w:rsidR="0081631A" w:rsidRDefault="004224C1" w:rsidP="0081631A">
      <w:r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A7024E1" wp14:editId="3B43D143">
                <wp:simplePos x="0" y="0"/>
                <wp:positionH relativeFrom="page">
                  <wp:align>center</wp:align>
                </wp:positionH>
                <wp:positionV relativeFrom="paragraph">
                  <wp:posOffset>60325</wp:posOffset>
                </wp:positionV>
                <wp:extent cx="5736590" cy="3662680"/>
                <wp:effectExtent l="0" t="0" r="16510" b="0"/>
                <wp:wrapNone/>
                <wp:docPr id="245" name="Gruppieren 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6590" cy="3662680"/>
                          <a:chOff x="0" y="0"/>
                          <a:chExt cx="5737078" cy="3662973"/>
                        </a:xfrm>
                      </wpg:grpSpPr>
                      <wpg:grpSp>
                        <wpg:cNvPr id="246" name="Gruppieren 246"/>
                        <wpg:cNvGrpSpPr/>
                        <wpg:grpSpPr>
                          <a:xfrm>
                            <a:off x="1289538" y="0"/>
                            <a:ext cx="4447540" cy="3044825"/>
                            <a:chOff x="0" y="0"/>
                            <a:chExt cx="4447540" cy="3044825"/>
                          </a:xfrm>
                        </wpg:grpSpPr>
                        <wps:wsp>
                          <wps:cNvPr id="247" name="Freihandform 247"/>
                          <wps:cNvSpPr/>
                          <wps:spPr>
                            <a:xfrm>
                              <a:off x="0" y="1562100"/>
                              <a:ext cx="1778000" cy="1482725"/>
                            </a:xfrm>
                            <a:custGeom>
                              <a:avLst/>
                              <a:gdLst>
                                <a:gd name="connsiteX0" fmla="*/ 6350 w 1778000"/>
                                <a:gd name="connsiteY0" fmla="*/ 0 h 1482725"/>
                                <a:gd name="connsiteX1" fmla="*/ 158750 w 1778000"/>
                                <a:gd name="connsiteY1" fmla="*/ 0 h 1482725"/>
                                <a:gd name="connsiteX2" fmla="*/ 158750 w 1778000"/>
                                <a:gd name="connsiteY2" fmla="*/ 1330325 h 1482725"/>
                                <a:gd name="connsiteX3" fmla="*/ 1628775 w 1778000"/>
                                <a:gd name="connsiteY3" fmla="*/ 1330325 h 1482725"/>
                                <a:gd name="connsiteX4" fmla="*/ 1628775 w 1778000"/>
                                <a:gd name="connsiteY4" fmla="*/ 9525 h 1482725"/>
                                <a:gd name="connsiteX5" fmla="*/ 1778000 w 1778000"/>
                                <a:gd name="connsiteY5" fmla="*/ 9525 h 1482725"/>
                                <a:gd name="connsiteX6" fmla="*/ 1778000 w 1778000"/>
                                <a:gd name="connsiteY6" fmla="*/ 1482725 h 1482725"/>
                                <a:gd name="connsiteX7" fmla="*/ 0 w 1778000"/>
                                <a:gd name="connsiteY7" fmla="*/ 1482725 h 1482725"/>
                                <a:gd name="connsiteX8" fmla="*/ 6350 w 1778000"/>
                                <a:gd name="connsiteY8" fmla="*/ 0 h 14827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778000" h="1482725">
                                  <a:moveTo>
                                    <a:pt x="6350" y="0"/>
                                  </a:moveTo>
                                  <a:lnTo>
                                    <a:pt x="158750" y="0"/>
                                  </a:lnTo>
                                  <a:lnTo>
                                    <a:pt x="158750" y="1330325"/>
                                  </a:lnTo>
                                  <a:lnTo>
                                    <a:pt x="1628775" y="1330325"/>
                                  </a:lnTo>
                                  <a:lnTo>
                                    <a:pt x="1628775" y="9525"/>
                                  </a:lnTo>
                                  <a:lnTo>
                                    <a:pt x="1778000" y="9525"/>
                                  </a:lnTo>
                                  <a:lnTo>
                                    <a:pt x="1778000" y="1482725"/>
                                  </a:lnTo>
                                  <a:lnTo>
                                    <a:pt x="0" y="1482725"/>
                                  </a:lnTo>
                                  <a:cubicBezTo>
                                    <a:pt x="2117" y="988483"/>
                                    <a:pt x="4233" y="494242"/>
                                    <a:pt x="63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8" name="Freihandform 248"/>
                          <wps:cNvSpPr/>
                          <wps:spPr>
                            <a:xfrm>
                              <a:off x="1771650" y="26670"/>
                              <a:ext cx="2665231" cy="3015916"/>
                            </a:xfrm>
                            <a:custGeom>
                              <a:avLst/>
                              <a:gdLst>
                                <a:gd name="connsiteX0" fmla="*/ 0 w 2662990"/>
                                <a:gd name="connsiteY0" fmla="*/ 3015916 h 3015916"/>
                                <a:gd name="connsiteX1" fmla="*/ 0 w 2662990"/>
                                <a:gd name="connsiteY1" fmla="*/ 1536032 h 3015916"/>
                                <a:gd name="connsiteX2" fmla="*/ 2662990 w 2662990"/>
                                <a:gd name="connsiteY2" fmla="*/ 0 h 3015916"/>
                                <a:gd name="connsiteX3" fmla="*/ 2662990 w 2662990"/>
                                <a:gd name="connsiteY3" fmla="*/ 1471863 h 3015916"/>
                                <a:gd name="connsiteX4" fmla="*/ 0 w 2662990"/>
                                <a:gd name="connsiteY4" fmla="*/ 3015916 h 3015916"/>
                                <a:gd name="connsiteX0" fmla="*/ 2241 w 2665231"/>
                                <a:gd name="connsiteY0" fmla="*/ 3015916 h 3015916"/>
                                <a:gd name="connsiteX1" fmla="*/ 0 w 2665231"/>
                                <a:gd name="connsiteY1" fmla="*/ 1549481 h 3015916"/>
                                <a:gd name="connsiteX2" fmla="*/ 2665231 w 2665231"/>
                                <a:gd name="connsiteY2" fmla="*/ 0 h 3015916"/>
                                <a:gd name="connsiteX3" fmla="*/ 2665231 w 2665231"/>
                                <a:gd name="connsiteY3" fmla="*/ 1471863 h 3015916"/>
                                <a:gd name="connsiteX4" fmla="*/ 2241 w 2665231"/>
                                <a:gd name="connsiteY4" fmla="*/ 3015916 h 3015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665231" h="3015916">
                                  <a:moveTo>
                                    <a:pt x="2241" y="3015916"/>
                                  </a:moveTo>
                                  <a:lnTo>
                                    <a:pt x="0" y="1549481"/>
                                  </a:lnTo>
                                  <a:lnTo>
                                    <a:pt x="2665231" y="0"/>
                                  </a:lnTo>
                                  <a:lnTo>
                                    <a:pt x="2665231" y="1471863"/>
                                  </a:lnTo>
                                  <a:lnTo>
                                    <a:pt x="2241" y="30159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9" name="Freihandform 249"/>
                          <wps:cNvSpPr/>
                          <wps:spPr>
                            <a:xfrm>
                              <a:off x="1623060" y="11430"/>
                              <a:ext cx="2824480" cy="1564640"/>
                            </a:xfrm>
                            <a:custGeom>
                              <a:avLst/>
                              <a:gdLst>
                                <a:gd name="connsiteX0" fmla="*/ 0 w 2824480"/>
                                <a:gd name="connsiteY0" fmla="*/ 1557020 h 1564640"/>
                                <a:gd name="connsiteX1" fmla="*/ 2684780 w 2824480"/>
                                <a:gd name="connsiteY1" fmla="*/ 0 h 1564640"/>
                                <a:gd name="connsiteX2" fmla="*/ 2824480 w 2824480"/>
                                <a:gd name="connsiteY2" fmla="*/ 0 h 1564640"/>
                                <a:gd name="connsiteX3" fmla="*/ 142240 w 2824480"/>
                                <a:gd name="connsiteY3" fmla="*/ 1564640 h 1564640"/>
                                <a:gd name="connsiteX4" fmla="*/ 0 w 2824480"/>
                                <a:gd name="connsiteY4" fmla="*/ 1557020 h 15646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824480" h="1564640">
                                  <a:moveTo>
                                    <a:pt x="0" y="1557020"/>
                                  </a:moveTo>
                                  <a:lnTo>
                                    <a:pt x="2684780" y="0"/>
                                  </a:lnTo>
                                  <a:lnTo>
                                    <a:pt x="2824480" y="0"/>
                                  </a:lnTo>
                                  <a:lnTo>
                                    <a:pt x="142240" y="1564640"/>
                                  </a:lnTo>
                                  <a:lnTo>
                                    <a:pt x="0" y="15570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" name="Freihandform 250"/>
                          <wps:cNvSpPr/>
                          <wps:spPr>
                            <a:xfrm>
                              <a:off x="15240" y="0"/>
                              <a:ext cx="2824480" cy="1564640"/>
                            </a:xfrm>
                            <a:custGeom>
                              <a:avLst/>
                              <a:gdLst>
                                <a:gd name="connsiteX0" fmla="*/ 0 w 2824480"/>
                                <a:gd name="connsiteY0" fmla="*/ 1557020 h 1564640"/>
                                <a:gd name="connsiteX1" fmla="*/ 2684780 w 2824480"/>
                                <a:gd name="connsiteY1" fmla="*/ 0 h 1564640"/>
                                <a:gd name="connsiteX2" fmla="*/ 2824480 w 2824480"/>
                                <a:gd name="connsiteY2" fmla="*/ 0 h 1564640"/>
                                <a:gd name="connsiteX3" fmla="*/ 142240 w 2824480"/>
                                <a:gd name="connsiteY3" fmla="*/ 1564640 h 1564640"/>
                                <a:gd name="connsiteX4" fmla="*/ 0 w 2824480"/>
                                <a:gd name="connsiteY4" fmla="*/ 1557020 h 156464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824480" h="1564640">
                                  <a:moveTo>
                                    <a:pt x="0" y="1557020"/>
                                  </a:moveTo>
                                  <a:lnTo>
                                    <a:pt x="2684780" y="0"/>
                                  </a:lnTo>
                                  <a:lnTo>
                                    <a:pt x="2824480" y="0"/>
                                  </a:lnTo>
                                  <a:lnTo>
                                    <a:pt x="142240" y="1564640"/>
                                  </a:lnTo>
                                  <a:lnTo>
                                    <a:pt x="0" y="15570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1" name="Freihandform 251"/>
                          <wps:cNvSpPr/>
                          <wps:spPr>
                            <a:xfrm>
                              <a:off x="167640" y="11430"/>
                              <a:ext cx="2678430" cy="2895600"/>
                            </a:xfrm>
                            <a:custGeom>
                              <a:avLst/>
                              <a:gdLst>
                                <a:gd name="connsiteX0" fmla="*/ 0 w 2678430"/>
                                <a:gd name="connsiteY0" fmla="*/ 2872740 h 2895600"/>
                                <a:gd name="connsiteX1" fmla="*/ 0 w 2678430"/>
                                <a:gd name="connsiteY1" fmla="*/ 1562100 h 2895600"/>
                                <a:gd name="connsiteX2" fmla="*/ 2678430 w 2678430"/>
                                <a:gd name="connsiteY2" fmla="*/ 0 h 2895600"/>
                                <a:gd name="connsiteX3" fmla="*/ 2678430 w 2678430"/>
                                <a:gd name="connsiteY3" fmla="*/ 842010 h 2895600"/>
                                <a:gd name="connsiteX4" fmla="*/ 1459230 w 2678430"/>
                                <a:gd name="connsiteY4" fmla="*/ 1550670 h 2895600"/>
                                <a:gd name="connsiteX5" fmla="*/ 1459230 w 2678430"/>
                                <a:gd name="connsiteY5" fmla="*/ 2895600 h 2895600"/>
                                <a:gd name="connsiteX6" fmla="*/ 0 w 2678430"/>
                                <a:gd name="connsiteY6" fmla="*/ 2872740 h 28956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2678430" h="2895600">
                                  <a:moveTo>
                                    <a:pt x="0" y="2872740"/>
                                  </a:moveTo>
                                  <a:lnTo>
                                    <a:pt x="0" y="1562100"/>
                                  </a:lnTo>
                                  <a:lnTo>
                                    <a:pt x="2678430" y="0"/>
                                  </a:lnTo>
                                  <a:lnTo>
                                    <a:pt x="2678430" y="842010"/>
                                  </a:lnTo>
                                  <a:lnTo>
                                    <a:pt x="1459230" y="1550670"/>
                                  </a:lnTo>
                                  <a:lnTo>
                                    <a:pt x="1459230" y="2895600"/>
                                  </a:lnTo>
                                  <a:lnTo>
                                    <a:pt x="0" y="28727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2" name="Freihandform 252"/>
                          <wps:cNvSpPr/>
                          <wps:spPr>
                            <a:xfrm>
                              <a:off x="171450" y="2042160"/>
                              <a:ext cx="1457325" cy="857885"/>
                            </a:xfrm>
                            <a:custGeom>
                              <a:avLst/>
                              <a:gdLst>
                                <a:gd name="connsiteX0" fmla="*/ 0 w 1457740"/>
                                <a:gd name="connsiteY0" fmla="*/ 844826 h 851452"/>
                                <a:gd name="connsiteX1" fmla="*/ 1457740 w 1457740"/>
                                <a:gd name="connsiteY1" fmla="*/ 0 h 851452"/>
                                <a:gd name="connsiteX2" fmla="*/ 1457740 w 1457740"/>
                                <a:gd name="connsiteY2" fmla="*/ 851452 h 851452"/>
                                <a:gd name="connsiteX3" fmla="*/ 0 w 1457740"/>
                                <a:gd name="connsiteY3" fmla="*/ 844826 h 8514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457740" h="851452">
                                  <a:moveTo>
                                    <a:pt x="0" y="844826"/>
                                  </a:moveTo>
                                  <a:lnTo>
                                    <a:pt x="1457740" y="0"/>
                                  </a:lnTo>
                                  <a:lnTo>
                                    <a:pt x="1457740" y="851452"/>
                                  </a:lnTo>
                                  <a:lnTo>
                                    <a:pt x="0" y="8448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53" name="Gruppieren 253"/>
                        <wpg:cNvGrpSpPr/>
                        <wpg:grpSpPr>
                          <a:xfrm>
                            <a:off x="844061" y="1172308"/>
                            <a:ext cx="2668987" cy="2303166"/>
                            <a:chOff x="0" y="0"/>
                            <a:chExt cx="2668987" cy="2303166"/>
                          </a:xfrm>
                        </wpg:grpSpPr>
                        <wpg:grpSp>
                          <wpg:cNvPr id="254" name="Gruppieren 254"/>
                          <wpg:cNvGrpSpPr/>
                          <wpg:grpSpPr>
                            <a:xfrm>
                              <a:off x="0" y="0"/>
                              <a:ext cx="2656594" cy="2303166"/>
                              <a:chOff x="0" y="0"/>
                              <a:chExt cx="2656594" cy="2303166"/>
                            </a:xfrm>
                          </wpg:grpSpPr>
                          <wps:wsp>
                            <wps:cNvPr id="255" name="Gerader Verbinder 255"/>
                            <wps:cNvCnPr/>
                            <wps:spPr>
                              <a:xfrm>
                                <a:off x="449825" y="4916"/>
                                <a:ext cx="0" cy="37875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8" name="Gerader Verbinder 258"/>
                            <wps:cNvCnPr/>
                            <wps:spPr>
                              <a:xfrm>
                                <a:off x="602225" y="0"/>
                                <a:ext cx="0" cy="30226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9" name="Gerader Verbinder 259"/>
                            <wps:cNvCnPr/>
                            <wps:spPr>
                              <a:xfrm>
                                <a:off x="607142" y="1885336"/>
                                <a:ext cx="0" cy="41783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0" name="Gerader Verbinder 260"/>
                            <wps:cNvCnPr/>
                            <wps:spPr>
                              <a:xfrm>
                                <a:off x="2077064" y="1880419"/>
                                <a:ext cx="0" cy="42227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1" name="Gerader Verbinder 261"/>
                            <wps:cNvCnPr/>
                            <wps:spPr>
                              <a:xfrm flipH="1">
                                <a:off x="2217174" y="1863213"/>
                                <a:ext cx="439420" cy="381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2" name="Gerader Verbinder 262"/>
                            <wps:cNvCnPr/>
                            <wps:spPr>
                              <a:xfrm flipH="1">
                                <a:off x="4916" y="1868129"/>
                                <a:ext cx="439420" cy="381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3" name="Gerader Verbinder 263"/>
                            <wps:cNvCnPr/>
                            <wps:spPr>
                              <a:xfrm flipH="1">
                                <a:off x="0" y="1723103"/>
                                <a:ext cx="439420" cy="381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64" name="Gerade Verbindung mit Pfeil 264"/>
                          <wps:cNvCnPr/>
                          <wps:spPr>
                            <a:xfrm flipV="1">
                              <a:off x="66367" y="14748"/>
                              <a:ext cx="385445" cy="254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5" name="Gerade Verbindung mit Pfeil 265"/>
                          <wps:cNvCnPr/>
                          <wps:spPr>
                            <a:xfrm>
                              <a:off x="1762432" y="2295832"/>
                              <a:ext cx="318770" cy="1905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6" name="Gerade Verbindung mit Pfeil 266"/>
                          <wps:cNvCnPr/>
                          <wps:spPr>
                            <a:xfrm flipH="1">
                              <a:off x="614516" y="2295832"/>
                              <a:ext cx="380365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7" name="Gerade Verbindung mit Pfeil 267"/>
                          <wps:cNvCnPr/>
                          <wps:spPr>
                            <a:xfrm flipH="1">
                              <a:off x="619432" y="14748"/>
                              <a:ext cx="380365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8" name="Gerade Verbindung mit Pfeil 268"/>
                          <wps:cNvCnPr/>
                          <wps:spPr>
                            <a:xfrm flipH="1">
                              <a:off x="9832" y="1369142"/>
                              <a:ext cx="4916" cy="346587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" name="Gerade Verbindung mit Pfeil 269"/>
                          <wps:cNvCnPr/>
                          <wps:spPr>
                            <a:xfrm flipH="1">
                              <a:off x="2664542" y="1622323"/>
                              <a:ext cx="4445" cy="262255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0" name="Gerade Verbindung mit Pfeil 270"/>
                          <wps:cNvCnPr/>
                          <wps:spPr>
                            <a:xfrm flipV="1">
                              <a:off x="12290" y="1873045"/>
                              <a:ext cx="0" cy="33147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71" name="Gruppieren 271"/>
                        <wpg:cNvGrpSpPr/>
                        <wpg:grpSpPr>
                          <a:xfrm>
                            <a:off x="0" y="838200"/>
                            <a:ext cx="2672324" cy="2824773"/>
                            <a:chOff x="0" y="0"/>
                            <a:chExt cx="2672324" cy="2824773"/>
                          </a:xfrm>
                        </wpg:grpSpPr>
                        <wps:wsp>
                          <wps:cNvPr id="27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11569" y="2450123"/>
                              <a:ext cx="960755" cy="3746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473347" w:rsidRDefault="005244E1" w:rsidP="004224C1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10 cm</w:t>
                                </w:r>
                              </w:p>
                              <w:p w:rsidR="005244E1" w:rsidRDefault="005244E1" w:rsidP="004224C1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7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16723"/>
                              <a:ext cx="960755" cy="3746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473347" w:rsidRDefault="005244E1" w:rsidP="004224C1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1 cm</w:t>
                                </w:r>
                              </w:p>
                              <w:p w:rsidR="005244E1" w:rsidRDefault="005244E1" w:rsidP="004224C1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7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0953" y="0"/>
                              <a:ext cx="960755" cy="3746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473347" w:rsidRDefault="005244E1" w:rsidP="004224C1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1 cm</w:t>
                                </w:r>
                              </w:p>
                              <w:p w:rsidR="005244E1" w:rsidRDefault="005244E1" w:rsidP="004224C1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7024E1" id="Gruppieren 245" o:spid="_x0000_s1080" style="position:absolute;margin-left:0;margin-top:4.75pt;width:451.7pt;height:288.4pt;z-index:251721728;mso-position-horizontal:center;mso-position-horizontal-relative:page" coordsize="57370,36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">
                <v:group id="Gruppieren 246" o:spid="_x0000_s1081" style="position:absolute;left:12895;width:44475;height:30448" coordsize="44475,30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<v:shape id="Freihandform 247" o:spid="_x0000_s1082" style="position:absolute;top:15621;width:17780;height:14827;visibility:visible;mso-wrap-style:square;v-text-anchor:middle" coordsize="1778000,1482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" path="m6350,l158750,r,1330325l1628775,1330325r,-1320800l1778000,9525r,1473200l,1482725c2117,988483,4233,494242,6350,xe" fillcolor="red" strokecolor="black [3213]" strokeweight="2pt">
                    <v:path arrowok="t" o:connecttype="custom" o:connectlocs="6350,0;158750,0;158750,1330325;1628775,1330325;1628775,9525;1778000,9525;1778000,1482725;0,1482725;6350,0" o:connectangles="0,0,0,0,0,0,0,0,0"/>
                  </v:shape>
                  <v:shape id="Freihandform 248" o:spid="_x0000_s1083" style="position:absolute;left:17716;top:266;width:26652;height:30159;visibility:visible;mso-wrap-style:square;v-text-anchor:middle" coordsize="2665231,3015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" path="m2241,3015916l,1549481,2665231,r,1471863l2241,3015916xe" fillcolor="#a5a5a5 [2092]" strokecolor="black [3213]" strokeweight="2pt">
                    <v:path arrowok="t" o:connecttype="custom" o:connectlocs="2241,3015916;0,1549481;2665231,0;2665231,1471863;2241,3015916" o:connectangles="0,0,0,0,0"/>
                  </v:shape>
                  <v:shape id="Freihandform 249" o:spid="_x0000_s1084" style="position:absolute;left:16230;top:114;width:28245;height:15646;visibility:visible;mso-wrap-style:square;v-text-anchor:middle" coordsize="2824480,1564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" path="m,1557020l2684780,r139700,l142240,1564640,,1557020xe" fillcolor="#a5a5a5 [2092]" strokecolor="black [3213]" strokeweight="2pt">
                    <v:path arrowok="t" o:connecttype="custom" o:connectlocs="0,1557020;2684780,0;2824480,0;142240,1564640;0,1557020" o:connectangles="0,0,0,0,0"/>
                  </v:shape>
                  <v:shape id="Freihandform 250" o:spid="_x0000_s1085" style="position:absolute;left:152;width:28245;height:15646;visibility:visible;mso-wrap-style:square;v-text-anchor:middle" coordsize="2824480,1564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" path="m,1557020l2684780,r139700,l142240,1564640,,1557020xe" fillcolor="#a5a5a5 [2092]" strokecolor="black [3213]" strokeweight="2pt">
                    <v:path arrowok="t" o:connecttype="custom" o:connectlocs="0,1557020;2684780,0;2824480,0;142240,1564640;0,1557020" o:connectangles="0,0,0,0,0"/>
                  </v:shape>
                  <v:shape id="Freihandform 251" o:spid="_x0000_s1086" style="position:absolute;left:1676;top:114;width:26784;height:28956;visibility:visible;mso-wrap-style:square;v-text-anchor:middle" coordsize="2678430,289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" path="m,2872740l,1562100,2678430,r,842010l1459230,1550670r,1344930l,2872740xe" fillcolor="#bfbfbf [2412]" strokecolor="black [3213]" strokeweight="2pt">
                    <v:path arrowok="t" o:connecttype="custom" o:connectlocs="0,2872740;0,1562100;2678430,0;2678430,842010;1459230,1550670;1459230,2895600;0,2872740" o:connectangles="0,0,0,0,0,0,0"/>
                  </v:shape>
                  <v:shape id="Freihandform 252" o:spid="_x0000_s1087" style="position:absolute;left:1714;top:20421;width:14573;height:8579;visibility:visible;mso-wrap-style:square;v-text-anchor:middle" coordsize="1457740,851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" path="m,844826l1457740,r,851452l,844826xe" fillcolor="#f2f2f2 [3052]" strokecolor="black [3213]" strokeweight="2pt">
                    <v:path arrowok="t" o:connecttype="custom" o:connectlocs="0,851209;1457325,0;1457325,857885;0,851209" o:connectangles="0,0,0,0"/>
                  </v:shape>
                </v:group>
                <v:group id="Gruppieren 253" o:spid="_x0000_s1088" style="position:absolute;left:8440;top:11723;width:26690;height:23031" coordsize="26689,23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<v:group id="Gruppieren 254" o:spid="_x0000_s1089" style="position:absolute;width:26565;height:23031" coordsize="26565,23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dI+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/B7JhwBuf4BAAD//wMAUEsBAi0AFAAGAAgAAAAhANvh9svuAAAAhQEAABMAAAAAAAAA&#10;AAAAAAAAAAAAAFtDb250ZW50X1R5cGVzXS54bWxQSwECLQAUAAYACAAAACEAWvQsW78AAAAVAQAA&#10;CwAAAAAAAAAAAAAAAAAfAQAAX3JlbHMvLnJlbHNQSwECLQAUAAYACAAAACEA/GnSPsYAAADcAAAA&#10;DwAAAAAAAAAAAAAAAAAHAgAAZHJzL2Rvd25yZXYueG1sUEsFBgAAAAADAAMAtwAAAPoCAAAAAA==&#10;">
                    <v:line id="Gerader Verbinder 255" o:spid="_x0000_s1090" style="position:absolute;visibility:visible;mso-wrap-style:square" from="4498,49" to="4498,3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" strokecolor="black [3213]" strokeweight="3pt">
                      <v:stroke dashstyle="1 1"/>
                    </v:line>
                    <v:line id="Gerader Verbinder 258" o:spid="_x0000_s1091" style="position:absolute;visibility:visible;mso-wrap-style:square" from="6022,0" to="6022,3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" strokecolor="black [3213]" strokeweight="3pt">
                      <v:stroke dashstyle="1 1"/>
                    </v:line>
                    <v:line id="Gerader Verbinder 259" o:spid="_x0000_s1092" style="position:absolute;visibility:visible;mso-wrap-style:square" from="6071,18853" to="6071,23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" strokecolor="black [3213]" strokeweight="3pt">
                      <v:stroke dashstyle="1 1"/>
                    </v:line>
                    <v:line id="Gerader Verbinder 260" o:spid="_x0000_s1093" style="position:absolute;visibility:visible;mso-wrap-style:square" from="20770,18804" to="20770,23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" strokecolor="black [3213]" strokeweight="3pt">
                      <v:stroke dashstyle="1 1"/>
                    </v:line>
                    <v:line id="Gerader Verbinder 261" o:spid="_x0000_s1094" style="position:absolute;flip:x;visibility:visible;mso-wrap-style:square" from="22171,18632" to="26565,18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" strokecolor="black [3213]" strokeweight="3pt">
                      <v:stroke dashstyle="1 1"/>
                    </v:line>
                    <v:line id="Gerader Verbinder 262" o:spid="_x0000_s1095" style="position:absolute;flip:x;visibility:visible;mso-wrap-style:square" from="49,18681" to="4443,18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" strokecolor="black [3213]" strokeweight="3pt">
                      <v:stroke dashstyle="1 1"/>
                    </v:line>
                    <v:line id="Gerader Verbinder 263" o:spid="_x0000_s1096" style="position:absolute;flip:x;visibility:visible;mso-wrap-style:square" from="0,17231" to="4394,17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" strokecolor="black [3213]" strokeweight="3pt">
                      <v:stroke dashstyle="1 1"/>
                    </v:line>
                  </v:group>
                  <v:shape id="Gerade Verbindung mit Pfeil 264" o:spid="_x0000_s1097" type="#_x0000_t32" style="position:absolute;left:663;top:147;width:3855;height:2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" strokecolor="black [3213]" strokeweight="3pt">
                    <v:stroke endarrow="block"/>
                  </v:shape>
                  <v:shape id="Gerade Verbindung mit Pfeil 265" o:spid="_x0000_s1098" type="#_x0000_t32" style="position:absolute;left:17624;top:22958;width:3188;height: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" strokecolor="black [3213]" strokeweight="3pt">
                    <v:stroke endarrow="block"/>
                  </v:shape>
                  <v:shape id="Gerade Verbindung mit Pfeil 266" o:spid="_x0000_s1099" type="#_x0000_t32" style="position:absolute;left:6145;top:22958;width:380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" strokecolor="black [3213]" strokeweight="3pt">
                    <v:stroke endarrow="block"/>
                  </v:shape>
                  <v:shape id="Gerade Verbindung mit Pfeil 267" o:spid="_x0000_s1100" type="#_x0000_t32" style="position:absolute;left:6194;top:147;width:380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" strokecolor="black [3213]" strokeweight="3pt">
                    <v:stroke endarrow="block"/>
                  </v:shape>
                  <v:shape id="Gerade Verbindung mit Pfeil 268" o:spid="_x0000_s1101" type="#_x0000_t32" style="position:absolute;left:98;top:13691;width:49;height:346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" strokecolor="black [3213]" strokeweight="3pt">
                    <v:stroke endarrow="block"/>
                  </v:shape>
                  <v:shape id="Gerade Verbindung mit Pfeil 269" o:spid="_x0000_s1102" type="#_x0000_t32" style="position:absolute;left:26645;top:16223;width:44;height:262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" strokecolor="black [3213]" strokeweight="3pt">
                    <v:stroke endarrow="block"/>
                  </v:shape>
                  <v:shape id="Gerade Verbindung mit Pfeil 270" o:spid="_x0000_s1103" type="#_x0000_t32" style="position:absolute;left:122;top:18730;width:0;height:33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" strokecolor="black [3213]" strokeweight="3pt">
                    <v:stroke endarrow="block"/>
                  </v:shape>
                </v:group>
                <v:group id="Gruppieren 271" o:spid="_x0000_s1104" style="position:absolute;top:8382;width:26723;height:28247" coordsize="26723,28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y3G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MzzPhCMjFAwAA//8DAFBLAQItABQABgAIAAAAIQDb4fbL7gAAAIUBAAATAAAAAAAAAAAA&#10;AAAAAAAAAABbQ29udGVudF9UeXBlc10ueG1sUEsBAi0AFAAGAAgAAAAhAFr0LFu/AAAAFQEAAAsA&#10;AAAAAAAAAAAAAAAAHwEAAF9yZWxzLy5yZWxzUEsBAi0AFAAGAAgAAAAhAKerLcbEAAAA3AAAAA8A&#10;AAAAAAAAAAAAAAAABwIAAGRycy9kb3ducmV2LnhtbFBLBQYAAAAAAwADALcAAAD4AgAAAAA=&#10;">
                  <v:shape id="_x0000_s1105" type="#_x0000_t202" style="position:absolute;left:17115;top:24501;width:9608;height:3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" filled="f" stroked="f">
                    <v:textbox>
                      <w:txbxContent>
                        <w:p w:rsidR="005244E1" w:rsidRPr="00473347" w:rsidRDefault="005244E1" w:rsidP="004224C1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10 cm</w:t>
                          </w:r>
                        </w:p>
                        <w:p w:rsidR="005244E1" w:rsidRDefault="005244E1" w:rsidP="004224C1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106" type="#_x0000_t202" style="position:absolute;top:19167;width:9607;height:3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ZOW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WTzD9Uw8AnL1DwAA//8DAFBLAQItABQABgAIAAAAIQDb4fbL7gAAAIUBAAATAAAAAAAAAAAA&#10;AAAAAAAAAABbQ29udGVudF9UeXBlc10ueG1sUEsBAi0AFAAGAAgAAAAhAFr0LFu/AAAAFQEAAAsA&#10;AAAAAAAAAAAAAAAAHwEAAF9yZWxzLy5yZWxzUEsBAi0AFAAGAAgAAAAhAJ+hk5bEAAAA3AAAAA8A&#10;AAAAAAAAAAAAAAAABwIAAGRycy9kb3ducmV2LnhtbFBLBQYAAAAAAwADALcAAAD4AgAAAAA=&#10;" filled="f" stroked="f">
                    <v:textbox>
                      <w:txbxContent>
                        <w:p w:rsidR="005244E1" w:rsidRPr="00473347" w:rsidRDefault="005244E1" w:rsidP="004224C1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1 cm</w:t>
                          </w:r>
                        </w:p>
                        <w:p w:rsidR="005244E1" w:rsidRDefault="005244E1" w:rsidP="004224C1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107" type="#_x0000_t202" style="position:absolute;left:8909;width:9608;height:3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Avi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2T9yk8zsQjIJd3AAAA//8DAFBLAQItABQABgAIAAAAIQDb4fbL7gAAAIUBAAATAAAAAAAAAAAA&#10;AAAAAAAAAABbQ29udGVudF9UeXBlc10ueG1sUEsBAi0AFAAGAAgAAAAhAFr0LFu/AAAAFQEAAAsA&#10;AAAAAAAAAAAAAAAAHwEAAF9yZWxzLy5yZWxzUEsBAi0AFAAGAAgAAAAhABBIC+LEAAAA3AAAAA8A&#10;AAAAAAAAAAAAAAAABwIAAGRycy9kb3ducmV2LnhtbFBLBQYAAAAAAwADALcAAAD4AgAAAAA=&#10;" filled="f" stroked="f">
                    <v:textbox>
                      <w:txbxContent>
                        <w:p w:rsidR="005244E1" w:rsidRPr="00473347" w:rsidRDefault="005244E1" w:rsidP="004224C1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1 cm</w:t>
                          </w:r>
                        </w:p>
                        <w:p w:rsidR="005244E1" w:rsidRDefault="005244E1" w:rsidP="004224C1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p w:rsidR="0081631A" w:rsidRDefault="0081631A" w:rsidP="0081631A"/>
    <w:p w:rsidR="0081631A" w:rsidRDefault="0081631A" w:rsidP="0081631A"/>
    <w:p w:rsidR="0081631A" w:rsidRDefault="0081631A" w:rsidP="0081631A"/>
    <w:p w:rsidR="0081631A" w:rsidRDefault="0081631A" w:rsidP="0081631A"/>
    <w:p w:rsidR="003D596F" w:rsidRDefault="003D596F" w:rsidP="0081631A"/>
    <w:p w:rsidR="003D596F" w:rsidRDefault="003D596F" w:rsidP="0081631A"/>
    <w:p w:rsidR="003D596F" w:rsidRDefault="003D596F" w:rsidP="0081631A"/>
    <w:p w:rsidR="004224C1" w:rsidRDefault="004224C1" w:rsidP="003D596F">
      <w:pPr>
        <w:pStyle w:val="Liste"/>
      </w:pPr>
    </w:p>
    <w:p w:rsidR="004224C1" w:rsidRDefault="004224C1" w:rsidP="003D596F">
      <w:pPr>
        <w:pStyle w:val="Liste"/>
      </w:pPr>
      <w:r w:rsidRPr="00856B2D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64DF0383" wp14:editId="5A969700">
                <wp:simplePos x="0" y="0"/>
                <wp:positionH relativeFrom="margin">
                  <wp:posOffset>3156585</wp:posOffset>
                </wp:positionH>
                <wp:positionV relativeFrom="paragraph">
                  <wp:posOffset>27940</wp:posOffset>
                </wp:positionV>
                <wp:extent cx="2948940" cy="419100"/>
                <wp:effectExtent l="0" t="0" r="3810" b="0"/>
                <wp:wrapNone/>
                <wp:docPr id="2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894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Default="005244E1" w:rsidP="003D596F">
                            <w:r>
                              <w:t>(Skizze nicht maßstäblich)</w:t>
                            </w:r>
                          </w:p>
                          <w:p w:rsidR="005244E1" w:rsidRDefault="005244E1" w:rsidP="003D596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0383" id="_x0000_s1108" type="#_x0000_t202" style="position:absolute;left:0;text-align:left;margin-left:248.55pt;margin-top:2.2pt;width:232.2pt;height:33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" stroked="f">
                <v:textbox>
                  <w:txbxContent>
                    <w:p w:rsidR="005244E1" w:rsidRDefault="005244E1" w:rsidP="003D596F">
                      <w:r>
                        <w:t>(Skizze nicht maßstäblich)</w:t>
                      </w:r>
                    </w:p>
                    <w:p w:rsidR="005244E1" w:rsidRDefault="005244E1" w:rsidP="003D596F"/>
                  </w:txbxContent>
                </v:textbox>
                <w10:wrap anchorx="margin"/>
              </v:shape>
            </w:pict>
          </mc:Fallback>
        </mc:AlternateContent>
      </w:r>
    </w:p>
    <w:p w:rsidR="004224C1" w:rsidRDefault="004224C1" w:rsidP="003D596F">
      <w:pPr>
        <w:pStyle w:val="Liste"/>
      </w:pPr>
    </w:p>
    <w:p w:rsidR="003D596F" w:rsidRDefault="003D596F" w:rsidP="003D596F">
      <w:pPr>
        <w:pStyle w:val="Liste"/>
      </w:pPr>
      <w:r>
        <w:t>a)</w:t>
      </w:r>
      <w:r>
        <w:tab/>
        <w:t xml:space="preserve">Berechne das Volumen des abgebildeten Metallträgers. </w:t>
      </w:r>
    </w:p>
    <w:p w:rsidR="00365965" w:rsidRDefault="00365965">
      <w:pPr>
        <w:spacing w:after="0" w:line="240" w:lineRule="auto"/>
      </w:pPr>
      <w:r>
        <w:br w:type="page"/>
      </w:r>
    </w:p>
    <w:p w:rsidR="003D596F" w:rsidRDefault="003D596F" w:rsidP="003D596F">
      <w:r>
        <w:lastRenderedPageBreak/>
        <w:t>Die Masse des Metallträgers beträgt 58.875 g.</w:t>
      </w:r>
    </w:p>
    <w:p w:rsidR="003D596F" w:rsidRDefault="003D596F" w:rsidP="003D596F">
      <w:pPr>
        <w:pStyle w:val="Liste"/>
      </w:pPr>
      <w:r>
        <w:t>b)</w:t>
      </w:r>
      <w:r>
        <w:tab/>
        <w:t>Bestimme das Material des Metallträgers.</w:t>
      </w:r>
      <w:r>
        <w:br/>
        <w:t>(Solltest du Teilaufgabe a) nicht gelöst haben,</w:t>
      </w:r>
      <w:r>
        <w:br/>
        <w:t>rechne mit V = 8.246 cm</w:t>
      </w:r>
      <w:r w:rsidRPr="003D596F">
        <w:rPr>
          <w:sz w:val="36"/>
          <w:szCs w:val="36"/>
        </w:rPr>
        <w:t>³</w:t>
      </w:r>
      <w:r>
        <w:t>.)</w:t>
      </w:r>
    </w:p>
    <w:p w:rsidR="003D596F" w:rsidRDefault="003D596F" w:rsidP="0081631A"/>
    <w:tbl>
      <w:tblPr>
        <w:tblStyle w:val="Tabellenraster"/>
        <w:tblW w:w="5500" w:type="dxa"/>
        <w:tblInd w:w="0" w:type="dxa"/>
        <w:tblLook w:val="04A0" w:firstRow="1" w:lastRow="0" w:firstColumn="1" w:lastColumn="0" w:noHBand="0" w:noVBand="1"/>
      </w:tblPr>
      <w:tblGrid>
        <w:gridCol w:w="2189"/>
        <w:gridCol w:w="3311"/>
      </w:tblGrid>
      <w:tr w:rsidR="00365965" w:rsidTr="00365965">
        <w:trPr>
          <w:trHeight w:val="709"/>
        </w:trPr>
        <w:tc>
          <w:tcPr>
            <w:tcW w:w="2189" w:type="dxa"/>
            <w:shd w:val="clear" w:color="auto" w:fill="D9D9D9" w:themeFill="background1" w:themeFillShade="D9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Material</w:t>
            </w:r>
          </w:p>
        </w:tc>
        <w:tc>
          <w:tcPr>
            <w:tcW w:w="3311" w:type="dxa"/>
            <w:shd w:val="clear" w:color="auto" w:fill="D9D9D9" w:themeFill="background1" w:themeFillShade="D9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Masse von 1 cm</w:t>
            </w:r>
            <w:r w:rsidRPr="00365965">
              <w:rPr>
                <w:sz w:val="36"/>
                <w:szCs w:val="36"/>
              </w:rPr>
              <w:t>³</w:t>
            </w:r>
          </w:p>
        </w:tc>
      </w:tr>
      <w:tr w:rsidR="00365965" w:rsidTr="00365965">
        <w:trPr>
          <w:trHeight w:val="709"/>
        </w:trPr>
        <w:tc>
          <w:tcPr>
            <w:tcW w:w="2189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Kupfer</w:t>
            </w:r>
          </w:p>
        </w:tc>
        <w:tc>
          <w:tcPr>
            <w:tcW w:w="3311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8,96 g</w:t>
            </w:r>
          </w:p>
        </w:tc>
      </w:tr>
      <w:tr w:rsidR="00365965" w:rsidTr="00365965">
        <w:trPr>
          <w:trHeight w:val="709"/>
        </w:trPr>
        <w:tc>
          <w:tcPr>
            <w:tcW w:w="2189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Stahl</w:t>
            </w:r>
          </w:p>
        </w:tc>
        <w:tc>
          <w:tcPr>
            <w:tcW w:w="3311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7,85 g</w:t>
            </w:r>
          </w:p>
        </w:tc>
      </w:tr>
      <w:tr w:rsidR="00365965" w:rsidTr="00365965">
        <w:trPr>
          <w:trHeight w:val="709"/>
        </w:trPr>
        <w:tc>
          <w:tcPr>
            <w:tcW w:w="2189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Zink</w:t>
            </w:r>
          </w:p>
        </w:tc>
        <w:tc>
          <w:tcPr>
            <w:tcW w:w="3311" w:type="dxa"/>
            <w:vAlign w:val="center"/>
          </w:tcPr>
          <w:p w:rsidR="00365965" w:rsidRDefault="00365965" w:rsidP="005244E1">
            <w:pPr>
              <w:spacing w:after="0" w:line="240" w:lineRule="auto"/>
              <w:jc w:val="center"/>
            </w:pPr>
            <w:r>
              <w:t>7,14 g</w:t>
            </w:r>
          </w:p>
        </w:tc>
      </w:tr>
    </w:tbl>
    <w:p w:rsidR="003D596F" w:rsidRDefault="003D596F" w:rsidP="0081631A"/>
    <w:p w:rsidR="003D596F" w:rsidRDefault="003D596F" w:rsidP="00365965"/>
    <w:p w:rsidR="003D596F" w:rsidRPr="0081631A" w:rsidRDefault="003D596F" w:rsidP="00365965"/>
    <w:p w:rsidR="00365965" w:rsidRDefault="00365965" w:rsidP="00365965"/>
    <w:p w:rsidR="00365965" w:rsidRDefault="00365965" w:rsidP="00365965"/>
    <w:p w:rsidR="00365965" w:rsidRDefault="00365965" w:rsidP="00365965"/>
    <w:p w:rsidR="00365965" w:rsidRDefault="00365965" w:rsidP="00365965"/>
    <w:tbl>
      <w:tblPr>
        <w:tblStyle w:val="Tabellenraster"/>
        <w:tblpPr w:vertAnchor="text" w:horzAnchor="margin" w:tblpXSpec="right" w:tblpY="458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</w:tblGrid>
      <w:tr w:rsidR="00365965" w:rsidRPr="009B17EF" w:rsidTr="00365965">
        <w:trPr>
          <w:trHeight w:val="567"/>
        </w:trPr>
        <w:tc>
          <w:tcPr>
            <w:tcW w:w="3169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6a</w:t>
            </w: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6b</w:t>
            </w:r>
          </w:p>
        </w:tc>
      </w:tr>
      <w:tr w:rsidR="00365965" w:rsidRPr="009B17EF" w:rsidTr="00365965">
        <w:trPr>
          <w:trHeight w:val="567"/>
        </w:trPr>
        <w:tc>
          <w:tcPr>
            <w:tcW w:w="3169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</w:tr>
      <w:tr w:rsidR="00365965" w:rsidRPr="00ED53E5" w:rsidTr="00365965">
        <w:trPr>
          <w:trHeight w:val="567"/>
        </w:trPr>
        <w:tc>
          <w:tcPr>
            <w:tcW w:w="3169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365965" w:rsidRPr="00365965" w:rsidRDefault="00365965" w:rsidP="00365965">
            <w:pPr>
              <w:pStyle w:val="Linien"/>
              <w:spacing w:after="0" w:line="240" w:lineRule="auto"/>
              <w:jc w:val="center"/>
              <w:rPr>
                <w:sz w:val="32"/>
                <w:szCs w:val="32"/>
              </w:rPr>
            </w:pPr>
            <w:r w:rsidRPr="00365965">
              <w:rPr>
                <w:sz w:val="32"/>
                <w:szCs w:val="32"/>
              </w:rPr>
              <w:t>2</w:t>
            </w:r>
          </w:p>
        </w:tc>
      </w:tr>
    </w:tbl>
    <w:p w:rsidR="00365965" w:rsidRDefault="00365965" w:rsidP="00365965"/>
    <w:p w:rsidR="00365965" w:rsidRDefault="00365965" w:rsidP="00365965"/>
    <w:p w:rsidR="00365965" w:rsidRDefault="00365965" w:rsidP="00365965"/>
    <w:p w:rsidR="0054335F" w:rsidRDefault="0054335F">
      <w:pPr>
        <w:spacing w:after="0" w:line="240" w:lineRule="auto"/>
        <w:rPr>
          <w:rFonts w:eastAsia="Calibri" w:cs="Arial"/>
          <w:b/>
          <w:bCs/>
          <w:sz w:val="36"/>
          <w:szCs w:val="26"/>
        </w:rPr>
      </w:pPr>
      <w:r>
        <w:br w:type="page"/>
      </w:r>
    </w:p>
    <w:p w:rsidR="00FA2C69" w:rsidRDefault="00FA2C69" w:rsidP="00FA2C69">
      <w:pPr>
        <w:pStyle w:val="berschrift3"/>
      </w:pPr>
      <w:proofErr w:type="spellStart"/>
      <w:r>
        <w:lastRenderedPageBreak/>
        <w:t>Wahlteil</w:t>
      </w:r>
      <w:proofErr w:type="spellEnd"/>
    </w:p>
    <w:p w:rsidR="00E15B6F" w:rsidRPr="00E15B6F" w:rsidRDefault="00E15B6F" w:rsidP="00E15B6F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t>Wahlaufgabe 1 – Trigonometrie</w:t>
      </w:r>
    </w:p>
    <w:p w:rsidR="00FA2C69" w:rsidRDefault="00FA2C69" w:rsidP="004224C1"/>
    <w:p w:rsidR="004224C1" w:rsidRDefault="00C71216" w:rsidP="004224C1">
      <w:r w:rsidRPr="00C71216">
        <w:t>Die Abbildung zeigt eine Spannseil-Brücke.</w:t>
      </w:r>
    </w:p>
    <w:p w:rsidR="004224C1" w:rsidRDefault="00DE57F8" w:rsidP="004224C1">
      <w:r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6325D227" wp14:editId="3CFBFB42">
                <wp:simplePos x="0" y="0"/>
                <wp:positionH relativeFrom="column">
                  <wp:posOffset>-241723</wp:posOffset>
                </wp:positionH>
                <wp:positionV relativeFrom="paragraph">
                  <wp:posOffset>124037</wp:posOffset>
                </wp:positionV>
                <wp:extent cx="6953250" cy="2862580"/>
                <wp:effectExtent l="0" t="0" r="0" b="0"/>
                <wp:wrapNone/>
                <wp:docPr id="276" name="Gruppieren 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3250" cy="2862580"/>
                          <a:chOff x="0" y="0"/>
                          <a:chExt cx="8964930" cy="3691255"/>
                        </a:xfrm>
                      </wpg:grpSpPr>
                      <pic:pic xmlns:pic="http://schemas.openxmlformats.org/drawingml/2006/picture">
                        <pic:nvPicPr>
                          <pic:cNvPr id="277" name="Grafik 27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4930" cy="369125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78" name="Gruppieren 278"/>
                        <wpg:cNvGrpSpPr/>
                        <wpg:grpSpPr>
                          <a:xfrm>
                            <a:off x="245533" y="254000"/>
                            <a:ext cx="7167705" cy="2409662"/>
                            <a:chOff x="0" y="0"/>
                            <a:chExt cx="7167705" cy="2409662"/>
                          </a:xfrm>
                        </wpg:grpSpPr>
                        <wpg:grpSp>
                          <wpg:cNvPr id="279" name="Gruppieren 279"/>
                          <wpg:cNvGrpSpPr/>
                          <wpg:grpSpPr>
                            <a:xfrm>
                              <a:off x="0" y="1775012"/>
                              <a:ext cx="7167705" cy="634650"/>
                              <a:chOff x="0" y="0"/>
                              <a:chExt cx="7167705" cy="634650"/>
                            </a:xfrm>
                          </wpg:grpSpPr>
                          <wps:wsp>
                            <wps:cNvPr id="280" name="Abgerundetes Rechteck 280"/>
                            <wps:cNvSpPr/>
                            <wps:spPr>
                              <a:xfrm>
                                <a:off x="260131" y="0"/>
                                <a:ext cx="6634480" cy="12509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1" name="Rechteck 281"/>
                            <wps:cNvSpPr/>
                            <wps:spPr>
                              <a:xfrm>
                                <a:off x="6547945" y="136634"/>
                                <a:ext cx="619760" cy="4927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F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82" name="Gruppieren 282"/>
                            <wpg:cNvGrpSpPr/>
                            <wpg:grpSpPr>
                              <a:xfrm>
                                <a:off x="0" y="136634"/>
                                <a:ext cx="619760" cy="492760"/>
                                <a:chOff x="0" y="0"/>
                                <a:chExt cx="619760" cy="492760"/>
                              </a:xfrm>
                            </wpg:grpSpPr>
                            <wps:wsp>
                              <wps:cNvPr id="283" name="Rechteck 283"/>
                              <wps:cNvSpPr/>
                              <wps:spPr>
                                <a:xfrm>
                                  <a:off x="0" y="0"/>
                                  <a:ext cx="619760" cy="492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Gerader Verbinder 284"/>
                              <wps:cNvCnPr/>
                              <wps:spPr>
                                <a:xfrm flipV="1">
                                  <a:off x="289034" y="0"/>
                                  <a:ext cx="0" cy="49276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85" name="Gruppieren 285"/>
                            <wpg:cNvGrpSpPr/>
                            <wpg:grpSpPr>
                              <a:xfrm>
                                <a:off x="3647090" y="136634"/>
                                <a:ext cx="619760" cy="498016"/>
                                <a:chOff x="0" y="0"/>
                                <a:chExt cx="619760" cy="498016"/>
                              </a:xfrm>
                            </wpg:grpSpPr>
                            <wps:wsp>
                              <wps:cNvPr id="286" name="Rechteck 286"/>
                              <wps:cNvSpPr/>
                              <wps:spPr>
                                <a:xfrm>
                                  <a:off x="0" y="5256"/>
                                  <a:ext cx="619760" cy="492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Gerader Verbinder 287"/>
                              <wps:cNvCnPr/>
                              <wps:spPr>
                                <a:xfrm flipV="1">
                                  <a:off x="294289" y="0"/>
                                  <a:ext cx="0" cy="49276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92" name="Abgerundetes Rechteck 192"/>
                          <wps:cNvSpPr/>
                          <wps:spPr>
                            <a:xfrm>
                              <a:off x="3918552" y="0"/>
                              <a:ext cx="57785" cy="1792605"/>
                            </a:xfrm>
                            <a:prstGeom prst="round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D8E1CD" id="Gruppieren 276" o:spid="_x0000_s1026" style="position:absolute;margin-left:-19.05pt;margin-top:9.75pt;width:547.5pt;height:225.4pt;z-index:251723776;mso-width-relative:margin;mso-height-relative:margin" coordsize="89649,36912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MfXPB2geJpYpdY0PTdWkiUrG99aRzFB3ALA4FaGn6fa6TZRWdjbQ2dpCu2OC3jEcaD0CjgD&#10;6VYooAKxdb8FeHvEtylxq+g6ZqtwieWkt7ZxzMq5J2gspIGSTj3raooAq6bpdlo1lHZ6faQWNpGM&#10;JBbRLHGv0VQAKt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">
                <v:shape id="Grafik 277" o:spid="_x0000_s1027" type="#_x0000_t75" style="position:absolute;width:89649;height:36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">
                  <v:imagedata r:id="rId18" o:title=""/>
                  <v:path arrowok="t"/>
                </v:shape>
                <v:group id="Gruppieren 278" o:spid="_x0000_s1028" style="position:absolute;left:2455;top:2540;width:71677;height:24096" coordsize="71677,2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<v:group id="Gruppieren 279" o:spid="_x0000_s1029" style="position:absolute;top:17750;width:71677;height:6346" coordsize="71677,6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<v:roundrect id="Abgerundetes Rechteck 280" o:spid="_x0000_s1030" style="position:absolute;left:2601;width:66345;height:125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" fillcolor="red" stroked="f" strokeweight="2pt"/>
                    <v:rect id="Rechteck 281" o:spid="_x0000_s1031" style="position:absolute;left:65479;top:1366;width:6198;height:49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" fillcolor="#00b0f0" strokecolor="black [3213]" strokeweight="2pt"/>
                    <v:group id="Gruppieren 282" o:spid="_x0000_s1032" style="position:absolute;top:1366;width:6197;height:4927" coordsize="6197,4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OW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3g/0w4AnLxBwAA//8DAFBLAQItABQABgAIAAAAIQDb4fbL7gAAAIUBAAATAAAAAAAAAAAA&#10;AAAAAAAAAABbQ29udGVudF9UeXBlc10ueG1sUEsBAi0AFAAGAAgAAAAhAFr0LFu/AAAAFQEAAAsA&#10;AAAAAAAAAAAAAAAAHwEAAF9yZWxzLy5yZWxzUEsBAi0AFAAGAAgAAAAhAGKsw5bEAAAA3AAAAA8A&#10;AAAAAAAAAAAAAAAABwIAAGRycy9kb3ducmV2LnhtbFBLBQYAAAAAAwADALcAAAD4AgAAAAA=&#10;">
                      <v:rect id="Rechteck 283" o:spid="_x0000_s1033" style="position:absolute;width:6197;height:49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" fillcolor="#00b0f0" strokecolor="black [3213]" strokeweight="2pt"/>
                      <v:line id="Gerader Verbinder 284" o:spid="_x0000_s1034" style="position:absolute;flip:y;visibility:visible;mso-wrap-style:square" from="2890,0" to="2890,4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" strokecolor="black [3213]" strokeweight="1.5pt">
                        <v:stroke dashstyle="3 1"/>
                      </v:line>
                    </v:group>
                    <v:group id="Gruppieren 285" o:spid="_x0000_s1035" style="position:absolute;left:36470;top:1366;width:6198;height:4980" coordsize="6197,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    <v:rect id="Rechteck 286" o:spid="_x0000_s1036" style="position:absolute;top:52;width:6197;height:49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" fillcolor="#00b0f0" strokecolor="black [3213]" strokeweight="2pt"/>
                      <v:line id="Gerader Verbinder 287" o:spid="_x0000_s1037" style="position:absolute;flip:y;visibility:visible;mso-wrap-style:square" from="2942,0" to="2942,4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" strokecolor="black [3213]" strokeweight="1.5pt">
                        <v:stroke dashstyle="3 1"/>
                      </v:line>
                    </v:group>
                  </v:group>
                  <v:roundrect id="Abgerundetes Rechteck 192" o:spid="_x0000_s1038" style="position:absolute;left:39185;width:578;height:1792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" fillcolor="red" stroked="f" strokeweight="2pt"/>
                </v:group>
              </v:group>
            </w:pict>
          </mc:Fallback>
        </mc:AlternateContent>
      </w:r>
    </w:p>
    <w:p w:rsidR="004224C1" w:rsidRDefault="004224C1" w:rsidP="004224C1"/>
    <w:p w:rsidR="004224C1" w:rsidRDefault="004224C1" w:rsidP="004224C1"/>
    <w:p w:rsidR="004224C1" w:rsidRDefault="004224C1" w:rsidP="004224C1"/>
    <w:p w:rsidR="004224C1" w:rsidRDefault="004224C1" w:rsidP="004224C1"/>
    <w:p w:rsidR="004224C1" w:rsidRDefault="004224C1" w:rsidP="004224C1"/>
    <w:p w:rsidR="004224C1" w:rsidRPr="00E15B6F" w:rsidRDefault="00DE57F8" w:rsidP="004224C1">
      <w:r w:rsidRPr="007755E4">
        <w:rPr>
          <w:noProof/>
          <w:szCs w:val="32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23901DB2" wp14:editId="6ACFEFE2">
                <wp:simplePos x="0" y="0"/>
                <wp:positionH relativeFrom="margin">
                  <wp:align>right</wp:align>
                </wp:positionH>
                <wp:positionV relativeFrom="paragraph">
                  <wp:posOffset>384175</wp:posOffset>
                </wp:positionV>
                <wp:extent cx="2840990" cy="434975"/>
                <wp:effectExtent l="0" t="0" r="0" b="3175"/>
                <wp:wrapNone/>
                <wp:docPr id="1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099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Pr="00473347" w:rsidRDefault="005244E1" w:rsidP="00DE57F8">
                            <w:pPr>
                              <w:rPr>
                                <w:szCs w:val="32"/>
                              </w:rPr>
                            </w:pPr>
                            <w:r w:rsidRPr="00473347">
                              <w:rPr>
                                <w:szCs w:val="32"/>
                              </w:rPr>
                              <w:t>(Skizze nicht maßstäblich)</w:t>
                            </w:r>
                          </w:p>
                          <w:p w:rsidR="005244E1" w:rsidRDefault="005244E1" w:rsidP="00DE5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01DB2" id="_x0000_s1109" type="#_x0000_t202" style="position:absolute;margin-left:172.5pt;margin-top:30.25pt;width:223.7pt;height:34.25pt;z-index:25172582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" stroked="f">
                <v:textbox>
                  <w:txbxContent>
                    <w:p w:rsidR="005244E1" w:rsidRPr="00473347" w:rsidRDefault="005244E1" w:rsidP="00DE57F8">
                      <w:pPr>
                        <w:rPr>
                          <w:szCs w:val="32"/>
                        </w:rPr>
                      </w:pPr>
                      <w:r w:rsidRPr="00473347">
                        <w:rPr>
                          <w:szCs w:val="32"/>
                        </w:rPr>
                        <w:t>(Skizze nicht maßstäblich)</w:t>
                      </w:r>
                    </w:p>
                    <w:p w:rsidR="005244E1" w:rsidRDefault="005244E1" w:rsidP="00DE57F8"/>
                  </w:txbxContent>
                </v:textbox>
                <w10:wrap anchorx="margin"/>
              </v:shape>
            </w:pict>
          </mc:Fallback>
        </mc:AlternateContent>
      </w:r>
    </w:p>
    <w:p w:rsidR="00DE57F8" w:rsidRDefault="00DE57F8" w:rsidP="00DE57F8"/>
    <w:p w:rsidR="00DE57F8" w:rsidRDefault="00DE57F8" w:rsidP="00DE57F8"/>
    <w:p w:rsidR="00DE57F8" w:rsidRDefault="00DE57F8" w:rsidP="00DE57F8">
      <w:r>
        <w:t>Carlo behauptet, dass der Winkel β = 24° beträgt.</w:t>
      </w:r>
    </w:p>
    <w:p w:rsidR="00DE57F8" w:rsidRDefault="00DE57F8" w:rsidP="00DE57F8">
      <w:pPr>
        <w:pStyle w:val="Liste"/>
      </w:pPr>
      <w:r>
        <w:t>a)</w:t>
      </w:r>
      <w:r>
        <w:tab/>
        <w:t>Zeige mithilfe einer Rechnung, dass Carlo recht hat.</w:t>
      </w:r>
    </w:p>
    <w:p w:rsidR="00DE57F8" w:rsidRDefault="00DE57F8">
      <w:pPr>
        <w:spacing w:after="0" w:line="240" w:lineRule="auto"/>
      </w:pPr>
      <w:r>
        <w:br w:type="page"/>
      </w:r>
    </w:p>
    <w:p w:rsidR="00DE57F8" w:rsidRDefault="00DE57F8" w:rsidP="00DE57F8">
      <w:r>
        <w:lastRenderedPageBreak/>
        <w:t>Carlo beginnt mit der maßstäblichen Zeichnung der Spannseil-Brücke.</w:t>
      </w:r>
    </w:p>
    <w:p w:rsidR="00DE57F8" w:rsidRDefault="00DE57F8" w:rsidP="00DE57F8">
      <w:pPr>
        <w:pStyle w:val="Liste"/>
      </w:pPr>
      <w:r>
        <w:t>b)</w:t>
      </w:r>
      <w:r>
        <w:tab/>
        <w:t>Vervollständige Carlos Zeichnung. Hinweis:</w:t>
      </w:r>
      <w:r>
        <w:br/>
        <w:t>Die Brückenpfeiler musst du nicht zeichnen.</w:t>
      </w:r>
    </w:p>
    <w:p w:rsidR="00DE57F8" w:rsidRDefault="00DE57F8" w:rsidP="00DE57F8">
      <w:r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20955</wp:posOffset>
            </wp:positionV>
            <wp:extent cx="1926590" cy="2265680"/>
            <wp:effectExtent l="0" t="0" r="0" b="1270"/>
            <wp:wrapNone/>
            <wp:docPr id="194" name="Grafik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659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57F8" w:rsidRDefault="00DE57F8" w:rsidP="00DE57F8"/>
    <w:p w:rsidR="00DE57F8" w:rsidRDefault="00DE57F8" w:rsidP="00DE57F8"/>
    <w:p w:rsidR="00DE57F8" w:rsidRDefault="00DE57F8" w:rsidP="00DE57F8"/>
    <w:p w:rsidR="00DE57F8" w:rsidRDefault="00DE57F8" w:rsidP="00DE57F8"/>
    <w:p w:rsidR="00DE57F8" w:rsidRDefault="00DE57F8" w:rsidP="00DE57F8"/>
    <w:p w:rsidR="00DE57F8" w:rsidRDefault="00DE57F8" w:rsidP="00DE57F8">
      <w:pPr>
        <w:pStyle w:val="Liste"/>
      </w:pPr>
      <w:r w:rsidRPr="00DE57F8">
        <w:t>c)</w:t>
      </w:r>
      <w:r w:rsidRPr="00DE57F8">
        <w:tab/>
        <w:t>Kreuze den Maßstab an, den Carlo wählte.</w:t>
      </w:r>
    </w:p>
    <w:tbl>
      <w:tblPr>
        <w:tblpPr w:leftFromText="141" w:rightFromText="141" w:vertAnchor="text" w:horzAnchor="margin" w:tblpY="326"/>
        <w:tblW w:w="0" w:type="auto"/>
        <w:tblLayout w:type="fixed"/>
        <w:tblLook w:val="04A0" w:firstRow="1" w:lastRow="0" w:firstColumn="1" w:lastColumn="0" w:noHBand="0" w:noVBand="1"/>
      </w:tblPr>
      <w:tblGrid>
        <w:gridCol w:w="3169"/>
        <w:gridCol w:w="3169"/>
        <w:gridCol w:w="3169"/>
      </w:tblGrid>
      <w:tr w:rsidR="00DE57F8" w:rsidTr="00DE57F8">
        <w:trPr>
          <w:trHeight w:val="571"/>
        </w:trPr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 : 100</w:t>
            </w:r>
          </w:p>
        </w:tc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 : 1000</w:t>
            </w:r>
          </w:p>
        </w:tc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 : 10 000</w:t>
            </w:r>
          </w:p>
        </w:tc>
      </w:tr>
      <w:tr w:rsidR="00DE57F8" w:rsidTr="00DE57F8">
        <w:trPr>
          <w:trHeight w:val="571"/>
        </w:trPr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3169" w:type="dxa"/>
            <w:shd w:val="clear" w:color="auto" w:fill="auto"/>
            <w:vAlign w:val="center"/>
          </w:tcPr>
          <w:p w:rsidR="00DE57F8" w:rsidRDefault="00DE57F8" w:rsidP="005244E1">
            <w:pPr>
              <w:spacing w:after="0" w:line="240" w:lineRule="auto"/>
              <w:jc w:val="center"/>
            </w:pPr>
            <w:r>
              <w:t>_</w:t>
            </w:r>
            <w:r w:rsidRPr="00EA5D56">
              <w:rPr>
                <w:highlight w:val="yellow"/>
              </w:rPr>
              <w:t>...</w:t>
            </w:r>
            <w:r>
              <w:t>_</w:t>
            </w:r>
          </w:p>
        </w:tc>
      </w:tr>
    </w:tbl>
    <w:p w:rsidR="00DE57F8" w:rsidRDefault="00DE57F8" w:rsidP="00DE57F8"/>
    <w:p w:rsidR="00DE57F8" w:rsidRDefault="00DE57F8" w:rsidP="00DE57F8">
      <w:pPr>
        <w:pStyle w:val="Liste"/>
      </w:pPr>
      <w:r>
        <w:t>d)</w:t>
      </w:r>
      <w:r>
        <w:tab/>
        <w:t>Berechne die Größe des Winkels α.</w:t>
      </w:r>
    </w:p>
    <w:p w:rsidR="00DE57F8" w:rsidRDefault="00DE57F8" w:rsidP="00DE57F8"/>
    <w:p w:rsidR="00DE57F8" w:rsidRDefault="00DE57F8" w:rsidP="00DE57F8">
      <w:pPr>
        <w:pStyle w:val="Liste"/>
      </w:pPr>
      <w:r>
        <w:t>e)</w:t>
      </w:r>
      <w:r>
        <w:tab/>
        <w:t>Berechne die Länge des rechten Spannseils.</w:t>
      </w:r>
    </w:p>
    <w:tbl>
      <w:tblPr>
        <w:tblStyle w:val="Tabellenraster"/>
        <w:tblpPr w:leftFromText="141" w:rightFromText="141" w:vertAnchor="page" w:horzAnchor="margin" w:tblpXSpec="right" w:tblpY="13641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</w:tblGrid>
      <w:tr w:rsidR="00DE57F8" w:rsidRPr="00DE57F8" w:rsidTr="00DE57F8">
        <w:trPr>
          <w:trHeight w:val="567"/>
        </w:trPr>
        <w:tc>
          <w:tcPr>
            <w:tcW w:w="3169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1a</w:t>
            </w: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1b</w:t>
            </w:r>
          </w:p>
        </w:tc>
        <w:tc>
          <w:tcPr>
            <w:tcW w:w="732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1c</w:t>
            </w: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1d</w:t>
            </w: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1e</w:t>
            </w:r>
          </w:p>
        </w:tc>
      </w:tr>
      <w:tr w:rsidR="00DE57F8" w:rsidRPr="00DE57F8" w:rsidTr="00DE57F8">
        <w:trPr>
          <w:trHeight w:val="567"/>
        </w:trPr>
        <w:tc>
          <w:tcPr>
            <w:tcW w:w="3169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DE57F8" w:rsidRPr="00DE57F8" w:rsidTr="00DE57F8">
        <w:trPr>
          <w:trHeight w:val="567"/>
        </w:trPr>
        <w:tc>
          <w:tcPr>
            <w:tcW w:w="3169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732" w:type="dxa"/>
            <w:shd w:val="clear" w:color="auto" w:fill="auto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50" w:type="dxa"/>
            <w:shd w:val="clear" w:color="auto" w:fill="auto"/>
            <w:vAlign w:val="center"/>
          </w:tcPr>
          <w:p w:rsidR="00DE57F8" w:rsidRPr="00DE57F8" w:rsidRDefault="00DE57F8" w:rsidP="00DE57F8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DE57F8">
              <w:rPr>
                <w:color w:val="000000" w:themeColor="text1"/>
                <w:sz w:val="32"/>
                <w:szCs w:val="32"/>
              </w:rPr>
              <w:t>2</w:t>
            </w:r>
          </w:p>
        </w:tc>
      </w:tr>
    </w:tbl>
    <w:p w:rsidR="00DE57F8" w:rsidRPr="00DE57F8" w:rsidRDefault="00DE57F8" w:rsidP="00DE57F8">
      <w:pPr>
        <w:rPr>
          <w:szCs w:val="32"/>
        </w:rPr>
      </w:pPr>
    </w:p>
    <w:p w:rsidR="00DE57F8" w:rsidRPr="00DE57F8" w:rsidRDefault="00DE57F8" w:rsidP="00DE57F8">
      <w:pPr>
        <w:rPr>
          <w:szCs w:val="32"/>
        </w:rPr>
      </w:pPr>
    </w:p>
    <w:p w:rsidR="00DE57F8" w:rsidRDefault="00DE57F8" w:rsidP="00DE57F8"/>
    <w:p w:rsidR="0054335F" w:rsidRDefault="0054335F">
      <w:pPr>
        <w:spacing w:after="0" w:line="240" w:lineRule="auto"/>
      </w:pPr>
      <w:r>
        <w:br w:type="page"/>
      </w:r>
    </w:p>
    <w:p w:rsidR="00591FF2" w:rsidRPr="00E15B6F" w:rsidRDefault="00591FF2" w:rsidP="00591FF2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2</w:t>
      </w:r>
      <w:r w:rsidRPr="00E15B6F">
        <w:t xml:space="preserve"> – </w:t>
      </w:r>
      <w:r>
        <w:t>Körper</w:t>
      </w:r>
    </w:p>
    <w:p w:rsidR="00DE57F8" w:rsidRDefault="00DE57F8" w:rsidP="00DE57F8"/>
    <w:p w:rsidR="00802552" w:rsidRDefault="00802552" w:rsidP="00802552">
      <w:r>
        <w:t>Die Abbildung zeigt einen kegelförmigen Körper.</w:t>
      </w:r>
    </w:p>
    <w:p w:rsidR="00802552" w:rsidRDefault="00802552" w:rsidP="00802552">
      <w:pPr>
        <w:pStyle w:val="Liste"/>
      </w:pPr>
      <w:r>
        <w:t>a)</w:t>
      </w:r>
      <w:r>
        <w:tab/>
        <w:t xml:space="preserve">Berechne den Radius des Körpers. </w:t>
      </w:r>
    </w:p>
    <w:p w:rsidR="00802552" w:rsidRDefault="00C705E2" w:rsidP="00802552">
      <w:r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4A3C48D1" wp14:editId="05C24DB3">
                <wp:simplePos x="0" y="0"/>
                <wp:positionH relativeFrom="column">
                  <wp:posOffset>2393950</wp:posOffset>
                </wp:positionH>
                <wp:positionV relativeFrom="paragraph">
                  <wp:posOffset>178435</wp:posOffset>
                </wp:positionV>
                <wp:extent cx="3916680" cy="4036695"/>
                <wp:effectExtent l="57150" t="57150" r="7620" b="40005"/>
                <wp:wrapNone/>
                <wp:docPr id="195" name="Gruppieren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80" cy="4036695"/>
                          <a:chOff x="0" y="0"/>
                          <a:chExt cx="3916680" cy="4036695"/>
                        </a:xfrm>
                      </wpg:grpSpPr>
                      <wpg:grpSp>
                        <wpg:cNvPr id="197" name="Gruppieren 197"/>
                        <wpg:cNvGrpSpPr/>
                        <wpg:grpSpPr>
                          <a:xfrm>
                            <a:off x="345440" y="147320"/>
                            <a:ext cx="2556510" cy="3889375"/>
                            <a:chOff x="0" y="0"/>
                            <a:chExt cx="2556510" cy="3889375"/>
                          </a:xfrm>
                        </wpg:grpSpPr>
                        <wps:wsp>
                          <wps:cNvPr id="198" name="Ellipse 198"/>
                          <wps:cNvSpPr/>
                          <wps:spPr>
                            <a:xfrm>
                              <a:off x="23812" y="2692400"/>
                              <a:ext cx="2497455" cy="1191578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rgbClr val="0070C0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" name="Freihandform 199"/>
                          <wps:cNvSpPr/>
                          <wps:spPr>
                            <a:xfrm>
                              <a:off x="0" y="0"/>
                              <a:ext cx="2556510" cy="3889375"/>
                            </a:xfrm>
                            <a:custGeom>
                              <a:avLst/>
                              <a:gdLst>
                                <a:gd name="connsiteX0" fmla="*/ 0 w 2556933"/>
                                <a:gd name="connsiteY0" fmla="*/ 3276600 h 3293534"/>
                                <a:gd name="connsiteX1" fmla="*/ 1303866 w 2556933"/>
                                <a:gd name="connsiteY1" fmla="*/ 0 h 3293534"/>
                                <a:gd name="connsiteX2" fmla="*/ 2556933 w 2556933"/>
                                <a:gd name="connsiteY2" fmla="*/ 3293534 h 3293534"/>
                                <a:gd name="connsiteX3" fmla="*/ 0 w 2556933"/>
                                <a:gd name="connsiteY3" fmla="*/ 3276600 h 3293534"/>
                                <a:gd name="connsiteX0" fmla="*/ 0 w 2556933"/>
                                <a:gd name="connsiteY0" fmla="*/ 3276600 h 3619373"/>
                                <a:gd name="connsiteX1" fmla="*/ 1303866 w 2556933"/>
                                <a:gd name="connsiteY1" fmla="*/ 0 h 3619373"/>
                                <a:gd name="connsiteX2" fmla="*/ 2556933 w 2556933"/>
                                <a:gd name="connsiteY2" fmla="*/ 3293534 h 3619373"/>
                                <a:gd name="connsiteX3" fmla="*/ 0 w 2556933"/>
                                <a:gd name="connsiteY3" fmla="*/ 3276600 h 3619373"/>
                                <a:gd name="connsiteX0" fmla="*/ 0 w 2556933"/>
                                <a:gd name="connsiteY0" fmla="*/ 3276600 h 3818432"/>
                                <a:gd name="connsiteX1" fmla="*/ 1303866 w 2556933"/>
                                <a:gd name="connsiteY1" fmla="*/ 0 h 3818432"/>
                                <a:gd name="connsiteX2" fmla="*/ 2556933 w 2556933"/>
                                <a:gd name="connsiteY2" fmla="*/ 3293534 h 3818432"/>
                                <a:gd name="connsiteX3" fmla="*/ 0 w 2556933"/>
                                <a:gd name="connsiteY3" fmla="*/ 3276600 h 3818432"/>
                                <a:gd name="connsiteX0" fmla="*/ 0 w 2556933"/>
                                <a:gd name="connsiteY0" fmla="*/ 3276600 h 3874206"/>
                                <a:gd name="connsiteX1" fmla="*/ 1303866 w 2556933"/>
                                <a:gd name="connsiteY1" fmla="*/ 0 h 3874206"/>
                                <a:gd name="connsiteX2" fmla="*/ 2556933 w 2556933"/>
                                <a:gd name="connsiteY2" fmla="*/ 3293534 h 3874206"/>
                                <a:gd name="connsiteX3" fmla="*/ 0 w 2556933"/>
                                <a:gd name="connsiteY3" fmla="*/ 3276600 h 3874206"/>
                                <a:gd name="connsiteX0" fmla="*/ 0 w 2556933"/>
                                <a:gd name="connsiteY0" fmla="*/ 3276600 h 3889381"/>
                                <a:gd name="connsiteX1" fmla="*/ 1303866 w 2556933"/>
                                <a:gd name="connsiteY1" fmla="*/ 0 h 3889381"/>
                                <a:gd name="connsiteX2" fmla="*/ 2556933 w 2556933"/>
                                <a:gd name="connsiteY2" fmla="*/ 3293534 h 3889381"/>
                                <a:gd name="connsiteX3" fmla="*/ 0 w 2556933"/>
                                <a:gd name="connsiteY3" fmla="*/ 3276600 h 388938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556933" h="3889381">
                                  <a:moveTo>
                                    <a:pt x="0" y="3276600"/>
                                  </a:moveTo>
                                  <a:lnTo>
                                    <a:pt x="1303866" y="0"/>
                                  </a:lnTo>
                                  <a:lnTo>
                                    <a:pt x="2556933" y="3293534"/>
                                  </a:lnTo>
                                  <a:cubicBezTo>
                                    <a:pt x="2194560" y="4175179"/>
                                    <a:pt x="155510" y="4000798"/>
                                    <a:pt x="0" y="327660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571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0" name="Gerader Verbinder 200"/>
                        <wps:cNvCnPr/>
                        <wps:spPr>
                          <a:xfrm>
                            <a:off x="1696720" y="142240"/>
                            <a:ext cx="16637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1" name="Gerader Verbinder 201"/>
                        <wps:cNvCnPr/>
                        <wps:spPr>
                          <a:xfrm>
                            <a:off x="2931160" y="3439160"/>
                            <a:ext cx="41275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Gerader Verbinder 202"/>
                        <wps:cNvCnPr/>
                        <wps:spPr>
                          <a:xfrm>
                            <a:off x="1336040" y="5080"/>
                            <a:ext cx="258445" cy="13398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Gerader Verbinder 203"/>
                        <wps:cNvCnPr/>
                        <wps:spPr>
                          <a:xfrm>
                            <a:off x="40640" y="3302000"/>
                            <a:ext cx="262255" cy="11239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4" name="Gerade Verbindung mit Pfeil 204"/>
                        <wps:cNvCnPr/>
                        <wps:spPr>
                          <a:xfrm>
                            <a:off x="3342640" y="132080"/>
                            <a:ext cx="0" cy="330708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" name="Gerade Verbindung mit Pfeil 206"/>
                        <wps:cNvCnPr/>
                        <wps:spPr>
                          <a:xfrm flipH="1">
                            <a:off x="0" y="0"/>
                            <a:ext cx="1346200" cy="332232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73680" y="1584960"/>
                            <a:ext cx="114300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9533D1" w:rsidRDefault="005244E1" w:rsidP="00802552">
                              <w:pPr>
                                <w:jc w:val="center"/>
                                <w:rPr>
                                  <w:szCs w:val="32"/>
                                </w:rPr>
                              </w:pPr>
                              <w:r w:rsidRPr="009533D1">
                                <w:rPr>
                                  <w:szCs w:val="32"/>
                                </w:rPr>
                                <w:t>8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1" name="Textfeld 2"/>
                        <wps:cNvSpPr txBox="1">
                          <a:spLocks noChangeArrowheads="1"/>
                        </wps:cNvSpPr>
                        <wps:spPr bwMode="auto">
                          <a:xfrm rot="17558456">
                            <a:off x="269240" y="1463040"/>
                            <a:ext cx="889000" cy="421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9533D1" w:rsidRDefault="005244E1" w:rsidP="00802552">
                              <w:pPr>
                                <w:jc w:val="center"/>
                                <w:rPr>
                                  <w:szCs w:val="32"/>
                                </w:rPr>
                              </w:pPr>
                              <w:r w:rsidRPr="009533D1">
                                <w:rPr>
                                  <w:szCs w:val="32"/>
                                </w:rPr>
                                <w:t>8</w:t>
                              </w:r>
                              <w:r>
                                <w:rPr>
                                  <w:szCs w:val="32"/>
                                </w:rPr>
                                <w:t>,5</w:t>
                              </w:r>
                              <w:r w:rsidRPr="009533D1">
                                <w:rPr>
                                  <w:szCs w:val="32"/>
                                </w:rPr>
                                <w:t xml:space="preserve">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3C48D1" id="Gruppieren 195" o:spid="_x0000_s1110" style="position:absolute;margin-left:188.5pt;margin-top:14.05pt;width:308.4pt;height:317.85pt;z-index:251730944" coordsize="39166,40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">
                <v:group id="Gruppieren 197" o:spid="_x0000_s1111" style="position:absolute;left:3454;top:1473;width:25565;height:38893" coordsize="25565,38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oval id="Ellipse 198" o:spid="_x0000_s1112" style="position:absolute;left:238;top:26924;width:24974;height:11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" filled="f" strokecolor="#0070c0" strokeweight="3pt">
                    <v:stroke dashstyle="3 1"/>
                  </v:oval>
                  <v:shape id="Freihandform 199" o:spid="_x0000_s1113" style="position:absolute;width:25565;height:38893;visibility:visible;mso-wrap-style:square;v-text-anchor:middle" coordsize="2556933,3889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" path="m,3276600l1303866,,2556933,3293534c2194560,4175179,155510,4000798,,3276600xe" filled="f" strokecolor="red" strokeweight="4.5pt">
                    <v:path arrowok="t" o:connecttype="custom" o:connectlocs="0,3276595;1303650,0;2556510,3293529;0,3276595" o:connectangles="0,0,0,0"/>
                  </v:shape>
                </v:group>
                <v:line id="Gerader Verbinder 200" o:spid="_x0000_s1114" style="position:absolute;visibility:visible;mso-wrap-style:square" from="16967,1422" to="33604,1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" strokecolor="black [3213]" strokeweight="2.25pt">
                  <v:stroke dashstyle="3 1"/>
                </v:line>
                <v:line id="Gerader Verbinder 201" o:spid="_x0000_s1115" style="position:absolute;visibility:visible;mso-wrap-style:square" from="29311,34391" to="33439,34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" strokecolor="black [3213]" strokeweight="2.25pt">
                  <v:stroke dashstyle="3 1"/>
                </v:line>
                <v:line id="Gerader Verbinder 202" o:spid="_x0000_s1116" style="position:absolute;visibility:visible;mso-wrap-style:square" from="13360,50" to="15944,13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" strokecolor="black [3213]" strokeweight="2.25pt">
                  <v:stroke dashstyle="3 1"/>
                </v:line>
                <v:line id="Gerader Verbinder 203" o:spid="_x0000_s1117" style="position:absolute;visibility:visible;mso-wrap-style:square" from="406,33020" to="3028,34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" strokecolor="black [3213]" strokeweight="2.25pt">
                  <v:stroke dashstyle="3 1"/>
                </v:line>
                <v:shape id="Gerade Verbindung mit Pfeil 204" o:spid="_x0000_s1118" type="#_x0000_t32" style="position:absolute;left:33426;top:1320;width:0;height:330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" strokecolor="black [3213]" strokeweight="2.25pt">
                  <v:stroke startarrow="block" endarrow="block"/>
                </v:shape>
                <v:shape id="Gerade Verbindung mit Pfeil 206" o:spid="_x0000_s1119" type="#_x0000_t32" style="position:absolute;width:13462;height:3322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" strokecolor="black [3213]" strokeweight="2.25pt">
                  <v:stroke startarrow="block" endarrow="block"/>
                </v:shape>
                <v:shape id="_x0000_s1120" type="#_x0000_t202" style="position:absolute;left:27736;top:15849;width:11430;height:42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4fw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" stroked="f">
                  <v:textbox>
                    <w:txbxContent>
                      <w:p w:rsidR="005244E1" w:rsidRPr="009533D1" w:rsidRDefault="005244E1" w:rsidP="00802552">
                        <w:pPr>
                          <w:jc w:val="center"/>
                          <w:rPr>
                            <w:szCs w:val="32"/>
                          </w:rPr>
                        </w:pPr>
                        <w:r w:rsidRPr="009533D1">
                          <w:rPr>
                            <w:szCs w:val="32"/>
                          </w:rPr>
                          <w:t>8 cm</w:t>
                        </w:r>
                      </w:p>
                    </w:txbxContent>
                  </v:textbox>
                </v:shape>
                <v:shape id="_x0000_s1121" type="#_x0000_t202" style="position:absolute;left:2692;top:14630;width:8890;height:4216;rotation:-44144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" stroked="f">
                  <v:textbox>
                    <w:txbxContent>
                      <w:p w:rsidR="005244E1" w:rsidRPr="009533D1" w:rsidRDefault="005244E1" w:rsidP="00802552">
                        <w:pPr>
                          <w:jc w:val="center"/>
                          <w:rPr>
                            <w:szCs w:val="32"/>
                          </w:rPr>
                        </w:pPr>
                        <w:r w:rsidRPr="009533D1">
                          <w:rPr>
                            <w:szCs w:val="32"/>
                          </w:rPr>
                          <w:t>8</w:t>
                        </w:r>
                        <w:r>
                          <w:rPr>
                            <w:szCs w:val="32"/>
                          </w:rPr>
                          <w:t>,5</w:t>
                        </w:r>
                        <w:r w:rsidRPr="009533D1">
                          <w:rPr>
                            <w:szCs w:val="32"/>
                          </w:rPr>
                          <w:t xml:space="preserve"> 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802552" w:rsidRDefault="00802552" w:rsidP="00802552"/>
    <w:p w:rsidR="00C705E2" w:rsidRDefault="00C705E2" w:rsidP="00802552"/>
    <w:p w:rsidR="00802552" w:rsidRDefault="00802552" w:rsidP="00802552">
      <w:pPr>
        <w:pStyle w:val="Liste"/>
      </w:pPr>
      <w:r>
        <w:t>b)</w:t>
      </w:r>
      <w:r>
        <w:tab/>
        <w:t>Berechne die Oberfläche des Körpers.</w:t>
      </w:r>
      <w:r>
        <w:br/>
        <w:t>(Solltest du Teilaufgabe a) nicht gelöst haben,</w:t>
      </w:r>
      <w:r>
        <w:br/>
        <w:t>rechne mit r = 2,75 cm weiter.)</w:t>
      </w:r>
    </w:p>
    <w:p w:rsidR="00C705E2" w:rsidRDefault="00C705E2">
      <w:pPr>
        <w:spacing w:after="0" w:line="240" w:lineRule="auto"/>
      </w:pPr>
      <w:r>
        <w:br w:type="page"/>
      </w:r>
    </w:p>
    <w:p w:rsidR="00802552" w:rsidRDefault="00802552" w:rsidP="00802552">
      <w:r>
        <w:t>Die Abbildung zeigt den Querschnitt eines kegelförmigen Körpers.</w:t>
      </w:r>
    </w:p>
    <w:p w:rsidR="00802552" w:rsidRDefault="00802552" w:rsidP="00802552">
      <w:r>
        <w:t xml:space="preserve">In diesen Körper wurde ein zylinderförmiges Loch mit dem </w:t>
      </w:r>
    </w:p>
    <w:p w:rsidR="00802552" w:rsidRDefault="00802552" w:rsidP="00802552">
      <w:r>
        <w:t>Volumen V = 3,39 cm</w:t>
      </w:r>
      <w:r w:rsidRPr="00802552">
        <w:rPr>
          <w:sz w:val="36"/>
          <w:szCs w:val="36"/>
        </w:rPr>
        <w:t>³</w:t>
      </w:r>
      <w:r>
        <w:t xml:space="preserve"> gebohrt.</w:t>
      </w:r>
    </w:p>
    <w:p w:rsidR="00802552" w:rsidRDefault="00802552" w:rsidP="00802552">
      <w:pPr>
        <w:pStyle w:val="Liste"/>
      </w:pPr>
      <w:r>
        <w:t>c)</w:t>
      </w:r>
      <w:r>
        <w:tab/>
        <w:t xml:space="preserve">Berechne die Körperhöhe </w:t>
      </w:r>
      <w:proofErr w:type="spellStart"/>
      <w:r>
        <w:t>h</w:t>
      </w:r>
      <w:r w:rsidRPr="00802552">
        <w:rPr>
          <w:sz w:val="36"/>
          <w:szCs w:val="36"/>
          <w:vertAlign w:val="subscript"/>
        </w:rPr>
        <w:t>K</w:t>
      </w:r>
      <w:proofErr w:type="spellEnd"/>
      <w:r>
        <w:t xml:space="preserve"> des Loches.</w:t>
      </w:r>
    </w:p>
    <w:p w:rsidR="00802552" w:rsidRDefault="00792DB9" w:rsidP="00802552">
      <w:r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446231C" wp14:editId="51BDC781">
                <wp:simplePos x="0" y="0"/>
                <wp:positionH relativeFrom="margin">
                  <wp:posOffset>1149350</wp:posOffset>
                </wp:positionH>
                <wp:positionV relativeFrom="paragraph">
                  <wp:posOffset>407035</wp:posOffset>
                </wp:positionV>
                <wp:extent cx="4093845" cy="4488180"/>
                <wp:effectExtent l="19050" t="19050" r="1905" b="7620"/>
                <wp:wrapNone/>
                <wp:docPr id="296" name="Gruppieren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3845" cy="4488180"/>
                          <a:chOff x="0" y="0"/>
                          <a:chExt cx="4094117" cy="4488180"/>
                        </a:xfrm>
                      </wpg:grpSpPr>
                      <wps:wsp>
                        <wps:cNvPr id="297" name="Gerader Verbinder 297"/>
                        <wps:cNvCnPr/>
                        <wps:spPr>
                          <a:xfrm>
                            <a:off x="2291443" y="2149928"/>
                            <a:ext cx="16637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8" name="Gerader Verbinder 298"/>
                        <wps:cNvCnPr/>
                        <wps:spPr>
                          <a:xfrm>
                            <a:off x="2813957" y="3505200"/>
                            <a:ext cx="120396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9" name="Gerade Verbindung mit Pfeil 299"/>
                        <wps:cNvCnPr/>
                        <wps:spPr>
                          <a:xfrm>
                            <a:off x="3777343" y="2155371"/>
                            <a:ext cx="7620" cy="134874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499757" y="2667000"/>
                            <a:ext cx="594360" cy="4038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9533D1" w:rsidRDefault="005244E1" w:rsidP="00792DB9">
                              <w:pPr>
                                <w:jc w:val="center"/>
                                <w:rPr>
                                  <w:szCs w:val="32"/>
                                </w:rPr>
                              </w:pPr>
                              <w:proofErr w:type="spellStart"/>
                              <w:r>
                                <w:rPr>
                                  <w:szCs w:val="32"/>
                                </w:rPr>
                                <w:t>h</w:t>
                              </w:r>
                              <w:r w:rsidRPr="00D05D01">
                                <w:rPr>
                                  <w:sz w:val="36"/>
                                  <w:szCs w:val="36"/>
                                  <w:vertAlign w:val="subscript"/>
                                </w:rPr>
                                <w:t>k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1" name="Freihandform 301"/>
                        <wps:cNvSpPr/>
                        <wps:spPr>
                          <a:xfrm>
                            <a:off x="0" y="0"/>
                            <a:ext cx="2766060" cy="3505200"/>
                          </a:xfrm>
                          <a:custGeom>
                            <a:avLst/>
                            <a:gdLst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148840 h 3505200"/>
                              <a:gd name="connsiteX5" fmla="*/ 1051560 w 2766060"/>
                              <a:gd name="connsiteY5" fmla="*/ 2148840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766060" h="3505200">
                                <a:moveTo>
                                  <a:pt x="0" y="3505200"/>
                                </a:moveTo>
                                <a:lnTo>
                                  <a:pt x="1386840" y="0"/>
                                </a:lnTo>
                                <a:lnTo>
                                  <a:pt x="2766060" y="3505200"/>
                                </a:lnTo>
                                <a:lnTo>
                                  <a:pt x="1760220" y="3505200"/>
                                </a:lnTo>
                                <a:lnTo>
                                  <a:pt x="1760220" y="2148840"/>
                                </a:lnTo>
                                <a:lnTo>
                                  <a:pt x="1051560" y="2148840"/>
                                </a:lnTo>
                                <a:lnTo>
                                  <a:pt x="1051560" y="3489960"/>
                                </a:lnTo>
                                <a:lnTo>
                                  <a:pt x="0" y="3505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95000"/>
                            </a:schemeClr>
                          </a:solidFill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4152900"/>
                            <a:ext cx="1432560" cy="335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244E1" w:rsidRPr="009533D1" w:rsidRDefault="005244E1" w:rsidP="00792DB9">
                              <w:pPr>
                                <w:jc w:val="center"/>
                                <w:rPr>
                                  <w:szCs w:val="32"/>
                                </w:rPr>
                              </w:pPr>
                              <w:r>
                                <w:rPr>
                                  <w:szCs w:val="32"/>
                                </w:rPr>
                                <w:t>d = 1,2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3" name="Gerader Verbinder 303"/>
                        <wps:cNvCnPr/>
                        <wps:spPr>
                          <a:xfrm>
                            <a:off x="1050472" y="3516085"/>
                            <a:ext cx="0" cy="63681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4" name="Gerader Verbinder 304"/>
                        <wps:cNvCnPr/>
                        <wps:spPr>
                          <a:xfrm>
                            <a:off x="1752600" y="3516085"/>
                            <a:ext cx="0" cy="63681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5" name="Gerade Verbindung mit Pfeil 305"/>
                        <wps:cNvCnPr/>
                        <wps:spPr>
                          <a:xfrm>
                            <a:off x="402772" y="4022271"/>
                            <a:ext cx="609600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Gerade Verbindung mit Pfeil 306"/>
                        <wps:cNvCnPr/>
                        <wps:spPr>
                          <a:xfrm flipH="1">
                            <a:off x="1774372" y="4027714"/>
                            <a:ext cx="712470" cy="1016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46231C" id="Gruppieren 296" o:spid="_x0000_s1122" style="position:absolute;margin-left:90.5pt;margin-top:32.05pt;width:322.35pt;height:353.4pt;z-index:251732992;mso-position-horizontal-relative:margin" coordsize="40941,44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">
                <v:line id="Gerader Verbinder 297" o:spid="_x0000_s1123" style="position:absolute;visibility:visible;mso-wrap-style:square" from="22914,21499" to="39551,2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" strokecolor="black [3213]" strokeweight="2.25pt">
                  <v:stroke dashstyle="3 1"/>
                </v:line>
                <v:line id="Gerader Verbinder 298" o:spid="_x0000_s1124" style="position:absolute;visibility:visible;mso-wrap-style:square" from="28139,35052" to="40179,350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" strokecolor="black [3213]" strokeweight="2.25pt">
                  <v:stroke dashstyle="3 1"/>
                </v:line>
                <v:shape id="Gerade Verbindung mit Pfeil 299" o:spid="_x0000_s1125" type="#_x0000_t32" style="position:absolute;left:37773;top:21553;width:76;height:134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" strokecolor="black [3213]" strokeweight="2.25pt">
                  <v:stroke startarrow="block" endarrow="block"/>
                </v:shape>
                <v:shape id="_x0000_s1126" type="#_x0000_t202" style="position:absolute;left:34997;top:26670;width:5944;height:4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CHwwAAAANw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hfnhTDgCcvMBAAD//wMAUEsBAi0AFAAGAAgAAAAhANvh9svuAAAAhQEAABMAAAAAAAAAAAAAAAAA&#10;AAAAAFtDb250ZW50X1R5cGVzXS54bWxQSwECLQAUAAYACAAAACEAWvQsW78AAAAVAQAACwAAAAAA&#10;AAAAAAAAAAAfAQAAX3JlbHMvLnJlbHNQSwECLQAUAAYACAAAACEA4lgh8MAAAADcAAAADwAAAAAA&#10;AAAAAAAAAAAHAgAAZHJzL2Rvd25yZXYueG1sUEsFBgAAAAADAAMAtwAAAPQCAAAAAA==&#10;" stroked="f">
                  <v:textbox>
                    <w:txbxContent>
                      <w:p w:rsidR="005244E1" w:rsidRPr="009533D1" w:rsidRDefault="005244E1" w:rsidP="00792DB9">
                        <w:pPr>
                          <w:jc w:val="center"/>
                          <w:rPr>
                            <w:szCs w:val="32"/>
                          </w:rPr>
                        </w:pPr>
                        <w:proofErr w:type="spellStart"/>
                        <w:r>
                          <w:rPr>
                            <w:szCs w:val="32"/>
                          </w:rPr>
                          <w:t>h</w:t>
                        </w:r>
                        <w:r w:rsidRPr="00D05D01">
                          <w:rPr>
                            <w:sz w:val="36"/>
                            <w:szCs w:val="36"/>
                            <w:vertAlign w:val="subscript"/>
                          </w:rPr>
                          <w:t>k</w:t>
                        </w:r>
                        <w:proofErr w:type="spellEnd"/>
                      </w:p>
                    </w:txbxContent>
                  </v:textbox>
                </v:shape>
                <v:shape id="Freihandform 301" o:spid="_x0000_s1127" style="position:absolute;width:27660;height:35052;visibility:visible;mso-wrap-style:square;v-text-anchor:middle" coordsize="2766060,350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" path="m,3505200l1386840,,2766060,3505200r-1005840,l1760220,2148840r-708660,l1051560,3489960,,3505200xe" fillcolor="#f2f2f2 [3052]" strokecolor="red" strokeweight="3pt">
                  <v:path arrowok="t" o:connecttype="custom" o:connectlocs="0,3505200;1386840,0;2766060,3505200;1760220,3505200;1760220,2148840;1051560,2148840;1051560,3489960;0,3505200" o:connectangles="0,0,0,0,0,0,0,0"/>
                </v:shape>
                <v:shape id="_x0000_s1128" type="#_x0000_t202" style="position:absolute;left:6858;top:41529;width:14325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" stroked="f">
                  <v:textbox>
                    <w:txbxContent>
                      <w:p w:rsidR="005244E1" w:rsidRPr="009533D1" w:rsidRDefault="005244E1" w:rsidP="00792DB9">
                        <w:pPr>
                          <w:jc w:val="center"/>
                          <w:rPr>
                            <w:szCs w:val="32"/>
                          </w:rPr>
                        </w:pPr>
                        <w:r>
                          <w:rPr>
                            <w:szCs w:val="32"/>
                          </w:rPr>
                          <w:t>d = 1,2 cm</w:t>
                        </w:r>
                      </w:p>
                    </w:txbxContent>
                  </v:textbox>
                </v:shape>
                <v:line id="Gerader Verbinder 303" o:spid="_x0000_s1129" style="position:absolute;visibility:visible;mso-wrap-style:square" from="10504,35160" to="10504,41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" strokecolor="black [3213]" strokeweight="2.25pt">
                  <v:stroke dashstyle="3 1"/>
                </v:line>
                <v:line id="Gerader Verbinder 304" o:spid="_x0000_s1130" style="position:absolute;visibility:visible;mso-wrap-style:square" from="17526,35160" to="17526,41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" strokecolor="black [3213]" strokeweight="2.25pt">
                  <v:stroke dashstyle="3 1"/>
                </v:line>
                <v:shape id="Gerade Verbindung mit Pfeil 305" o:spid="_x0000_s1131" type="#_x0000_t32" style="position:absolute;left:4027;top:40222;width:60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" strokecolor="black [3213]" strokeweight="2.25pt">
                  <v:stroke endarrow="block"/>
                </v:shape>
                <v:shape id="Gerade Verbindung mit Pfeil 306" o:spid="_x0000_s1132" type="#_x0000_t32" style="position:absolute;left:17743;top:40277;width:7125;height:1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" strokecolor="black [3213]" strokeweight="2.25pt">
                  <v:stroke endarrow="block"/>
                </v:shape>
                <w10:wrap anchorx="margin"/>
              </v:group>
            </w:pict>
          </mc:Fallback>
        </mc:AlternateContent>
      </w:r>
    </w:p>
    <w:p w:rsidR="002217AB" w:rsidRDefault="002217AB" w:rsidP="00802552"/>
    <w:p w:rsidR="002217AB" w:rsidRDefault="002217AB" w:rsidP="00802552"/>
    <w:p w:rsidR="002217AB" w:rsidRDefault="002217AB" w:rsidP="00802552"/>
    <w:p w:rsidR="002217AB" w:rsidRDefault="002217AB" w:rsidP="00802552"/>
    <w:p w:rsidR="002217AB" w:rsidRDefault="002217AB" w:rsidP="00802552"/>
    <w:p w:rsidR="002217AB" w:rsidRDefault="002217AB" w:rsidP="00802552"/>
    <w:p w:rsidR="002217AB" w:rsidRDefault="002217AB" w:rsidP="00802552"/>
    <w:p w:rsidR="00802552" w:rsidRDefault="00802552" w:rsidP="00802552"/>
    <w:p w:rsidR="00792DB9" w:rsidRDefault="00792DB9">
      <w:pPr>
        <w:spacing w:after="0" w:line="240" w:lineRule="auto"/>
      </w:pPr>
      <w:r w:rsidRPr="008817D1">
        <w:rPr>
          <w:noProof/>
          <w:szCs w:val="32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741580BA" wp14:editId="77F84399">
                <wp:simplePos x="0" y="0"/>
                <wp:positionH relativeFrom="margin">
                  <wp:posOffset>3169920</wp:posOffset>
                </wp:positionH>
                <wp:positionV relativeFrom="paragraph">
                  <wp:posOffset>1851660</wp:posOffset>
                </wp:positionV>
                <wp:extent cx="2840990" cy="434975"/>
                <wp:effectExtent l="0" t="0" r="0" b="317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099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Pr="00473347" w:rsidRDefault="005244E1" w:rsidP="00792DB9">
                            <w:pPr>
                              <w:rPr>
                                <w:szCs w:val="32"/>
                              </w:rPr>
                            </w:pPr>
                            <w:r w:rsidRPr="00473347">
                              <w:rPr>
                                <w:szCs w:val="32"/>
                              </w:rPr>
                              <w:t>(Skizze nicht maßstäblich)</w:t>
                            </w:r>
                          </w:p>
                          <w:p w:rsidR="005244E1" w:rsidRDefault="005244E1" w:rsidP="00792DB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580BA" id="_x0000_s1133" type="#_x0000_t202" style="position:absolute;margin-left:249.6pt;margin-top:145.8pt;width:223.7pt;height:34.2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" stroked="f">
                <v:textbox>
                  <w:txbxContent>
                    <w:p w:rsidR="005244E1" w:rsidRPr="00473347" w:rsidRDefault="005244E1" w:rsidP="00792DB9">
                      <w:pPr>
                        <w:rPr>
                          <w:szCs w:val="32"/>
                        </w:rPr>
                      </w:pPr>
                      <w:r w:rsidRPr="00473347">
                        <w:rPr>
                          <w:szCs w:val="32"/>
                        </w:rPr>
                        <w:t>(Skizze nicht maßstäblich)</w:t>
                      </w:r>
                    </w:p>
                    <w:p w:rsidR="005244E1" w:rsidRDefault="005244E1" w:rsidP="00792DB9"/>
                  </w:txbxContent>
                </v:textbox>
                <w10:wrap anchorx="margin"/>
              </v:shape>
            </w:pict>
          </mc:Fallback>
        </mc:AlternateContent>
      </w:r>
      <w:r>
        <w:br w:type="page"/>
      </w:r>
    </w:p>
    <w:p w:rsidR="00802552" w:rsidRDefault="00802552" w:rsidP="00802552">
      <w:r>
        <w:t>Die Abbildung zeigt den Querschnitt eines anderen Körpers mit einem zylinderförmigen Loch.</w:t>
      </w:r>
    </w:p>
    <w:p w:rsidR="00DE57F8" w:rsidRDefault="00802552" w:rsidP="00802552">
      <w:pPr>
        <w:pStyle w:val="Liste"/>
      </w:pPr>
      <w:r>
        <w:t>d)</w:t>
      </w:r>
      <w:r>
        <w:tab/>
        <w:t>Stelle eine allgemeine Formel auf, mit der du das Volumen des Körpers in Abhängigkeit von x berechnen kannst.</w:t>
      </w:r>
    </w:p>
    <w:p w:rsidR="00DE57F8" w:rsidRDefault="00110197" w:rsidP="00DE57F8">
      <w:r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4F084998" wp14:editId="0BFC277C">
                <wp:simplePos x="0" y="0"/>
                <wp:positionH relativeFrom="page">
                  <wp:posOffset>1249045</wp:posOffset>
                </wp:positionH>
                <wp:positionV relativeFrom="paragraph">
                  <wp:posOffset>136525</wp:posOffset>
                </wp:positionV>
                <wp:extent cx="4246880" cy="5171440"/>
                <wp:effectExtent l="57150" t="38100" r="1270" b="10160"/>
                <wp:wrapNone/>
                <wp:docPr id="309" name="Gruppieren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6880" cy="5171440"/>
                          <a:chOff x="0" y="0"/>
                          <a:chExt cx="4246880" cy="5171440"/>
                        </a:xfrm>
                      </wpg:grpSpPr>
                      <wps:wsp>
                        <wps:cNvPr id="310" name="Freihandform 310"/>
                        <wps:cNvSpPr/>
                        <wps:spPr>
                          <a:xfrm>
                            <a:off x="10160" y="25400"/>
                            <a:ext cx="2766060" cy="3505200"/>
                          </a:xfrm>
                          <a:custGeom>
                            <a:avLst/>
                            <a:gdLst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148840 h 3505200"/>
                              <a:gd name="connsiteX5" fmla="*/ 1051560 w 2766060"/>
                              <a:gd name="connsiteY5" fmla="*/ 2148840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148840 h 3505200"/>
                              <a:gd name="connsiteX5" fmla="*/ 1049867 w 2766060"/>
                              <a:gd name="connsiteY5" fmla="*/ 2766907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775374 h 3505200"/>
                              <a:gd name="connsiteX5" fmla="*/ 1049867 w 2766060"/>
                              <a:gd name="connsiteY5" fmla="*/ 2766907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775374 h 3505200"/>
                              <a:gd name="connsiteX5" fmla="*/ 1045633 w 2766060"/>
                              <a:gd name="connsiteY5" fmla="*/ 2771140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775374 h 3505200"/>
                              <a:gd name="connsiteX5" fmla="*/ 1049867 w 2766060"/>
                              <a:gd name="connsiteY5" fmla="*/ 2783840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  <a:gd name="connsiteX0" fmla="*/ 0 w 2766060"/>
                              <a:gd name="connsiteY0" fmla="*/ 3505200 h 3505200"/>
                              <a:gd name="connsiteX1" fmla="*/ 1386840 w 2766060"/>
                              <a:gd name="connsiteY1" fmla="*/ 0 h 3505200"/>
                              <a:gd name="connsiteX2" fmla="*/ 2766060 w 2766060"/>
                              <a:gd name="connsiteY2" fmla="*/ 3505200 h 3505200"/>
                              <a:gd name="connsiteX3" fmla="*/ 1760220 w 2766060"/>
                              <a:gd name="connsiteY3" fmla="*/ 3505200 h 3505200"/>
                              <a:gd name="connsiteX4" fmla="*/ 1760220 w 2766060"/>
                              <a:gd name="connsiteY4" fmla="*/ 2779608 h 3505200"/>
                              <a:gd name="connsiteX5" fmla="*/ 1049867 w 2766060"/>
                              <a:gd name="connsiteY5" fmla="*/ 2783840 h 3505200"/>
                              <a:gd name="connsiteX6" fmla="*/ 1051560 w 2766060"/>
                              <a:gd name="connsiteY6" fmla="*/ 3489960 h 3505200"/>
                              <a:gd name="connsiteX7" fmla="*/ 0 w 2766060"/>
                              <a:gd name="connsiteY7" fmla="*/ 3505200 h 35052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766060" h="3505200">
                                <a:moveTo>
                                  <a:pt x="0" y="3505200"/>
                                </a:moveTo>
                                <a:lnTo>
                                  <a:pt x="1386840" y="0"/>
                                </a:lnTo>
                                <a:lnTo>
                                  <a:pt x="2766060" y="3505200"/>
                                </a:lnTo>
                                <a:lnTo>
                                  <a:pt x="1760220" y="3505200"/>
                                </a:lnTo>
                                <a:lnTo>
                                  <a:pt x="1760220" y="2779608"/>
                                </a:lnTo>
                                <a:lnTo>
                                  <a:pt x="1049867" y="2783840"/>
                                </a:lnTo>
                                <a:cubicBezTo>
                                  <a:pt x="1050431" y="3024858"/>
                                  <a:pt x="1050996" y="3248942"/>
                                  <a:pt x="1051560" y="3489960"/>
                                </a:cubicBezTo>
                                <a:lnTo>
                                  <a:pt x="0" y="3505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1" name="Gruppieren 311"/>
                        <wpg:cNvGrpSpPr/>
                        <wpg:grpSpPr>
                          <a:xfrm>
                            <a:off x="0" y="3535680"/>
                            <a:ext cx="2787015" cy="1635760"/>
                            <a:chOff x="0" y="0"/>
                            <a:chExt cx="2787015" cy="1635760"/>
                          </a:xfrm>
                        </wpg:grpSpPr>
                        <wps:wsp>
                          <wps:cNvPr id="31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43000" y="355600"/>
                              <a:ext cx="558165" cy="335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9533D1" w:rsidRDefault="005244E1" w:rsidP="00310EBC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2x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13" name="Gerader Verbinder 313"/>
                          <wps:cNvCnPr/>
                          <wps:spPr>
                            <a:xfrm>
                              <a:off x="1056640" y="5080"/>
                              <a:ext cx="0" cy="63681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4" name="Gerader Verbinder 314"/>
                          <wps:cNvCnPr/>
                          <wps:spPr>
                            <a:xfrm>
                              <a:off x="1766146" y="5080"/>
                              <a:ext cx="0" cy="63681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5" name="Gerade Verbindung mit Pfeil 315"/>
                          <wps:cNvCnPr/>
                          <wps:spPr>
                            <a:xfrm>
                              <a:off x="406400" y="513080"/>
                              <a:ext cx="609600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6" name="Gerade Verbindung mit Pfeil 316"/>
                          <wps:cNvCnPr/>
                          <wps:spPr>
                            <a:xfrm flipH="1">
                              <a:off x="1783080" y="518160"/>
                              <a:ext cx="712470" cy="1016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7" name="Gerader Verbinder 317"/>
                          <wps:cNvCnPr/>
                          <wps:spPr>
                            <a:xfrm>
                              <a:off x="2778760" y="0"/>
                              <a:ext cx="8255" cy="160845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8" name="Gerade Verbindung mit Pfeil 318"/>
                          <wps:cNvCnPr/>
                          <wps:spPr>
                            <a:xfrm>
                              <a:off x="0" y="1503680"/>
                              <a:ext cx="2774315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9" name="Gerader Verbinder 319"/>
                          <wps:cNvCnPr/>
                          <wps:spPr>
                            <a:xfrm>
                              <a:off x="0" y="0"/>
                              <a:ext cx="8255" cy="160845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43000" y="1300480"/>
                              <a:ext cx="558165" cy="335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9533D1" w:rsidRDefault="005244E1" w:rsidP="00310EBC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6x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321" name="Gruppieren 321"/>
                        <wpg:cNvGrpSpPr/>
                        <wpg:grpSpPr>
                          <a:xfrm>
                            <a:off x="1407160" y="0"/>
                            <a:ext cx="2839720" cy="3533140"/>
                            <a:chOff x="0" y="0"/>
                            <a:chExt cx="2839720" cy="3533140"/>
                          </a:xfrm>
                        </wpg:grpSpPr>
                        <wps:wsp>
                          <wps:cNvPr id="322" name="Gerader Verbinder 322"/>
                          <wps:cNvCnPr>
                            <a:stCxn id="4294967295" idx="4"/>
                          </wps:cNvCnPr>
                          <wps:spPr>
                            <a:xfrm>
                              <a:off x="363220" y="2805008"/>
                              <a:ext cx="1374140" cy="423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3" name="Gerader Verbinder 323"/>
                          <wps:cNvCnPr/>
                          <wps:spPr>
                            <a:xfrm>
                              <a:off x="1412240" y="3530600"/>
                              <a:ext cx="120396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4" name="Gerade Verbindung mit Pfeil 324"/>
                          <wps:cNvCnPr/>
                          <wps:spPr>
                            <a:xfrm>
                              <a:off x="1737360" y="2794000"/>
                              <a:ext cx="7620" cy="73914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52880" y="2987040"/>
                              <a:ext cx="594360" cy="330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9533D1" w:rsidRDefault="005244E1" w:rsidP="00310EBC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2x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26" name="Gerader Verbinder 326"/>
                          <wps:cNvCnPr/>
                          <wps:spPr>
                            <a:xfrm>
                              <a:off x="0" y="20320"/>
                              <a:ext cx="249428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7" name="Gerade Verbindung mit Pfeil 327"/>
                          <wps:cNvCnPr/>
                          <wps:spPr>
                            <a:xfrm>
                              <a:off x="2504440" y="0"/>
                              <a:ext cx="83820" cy="353314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45360" y="1508760"/>
                              <a:ext cx="594360" cy="330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244E1" w:rsidRPr="009533D1" w:rsidRDefault="005244E1" w:rsidP="00310EBC">
                                <w:pPr>
                                  <w:jc w:val="center"/>
                                  <w:rPr>
                                    <w:szCs w:val="32"/>
                                  </w:rPr>
                                </w:pPr>
                                <w:r>
                                  <w:rPr>
                                    <w:szCs w:val="32"/>
                                  </w:rPr>
                                  <w:t>8x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084998" id="Gruppieren 309" o:spid="_x0000_s1134" style="position:absolute;margin-left:98.35pt;margin-top:10.75pt;width:334.4pt;height:407.2pt;z-index:251739136;mso-position-horizontal-relative:page" coordsize="42468,5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">
                <v:shape id="Freihandform 310" o:spid="_x0000_s1135" style="position:absolute;left:101;top:254;width:27661;height:35052;visibility:visible;mso-wrap-style:square;v-text-anchor:middle" coordsize="2766060,350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" path="m,3505200l1386840,,2766060,3505200r-1005840,l1760220,2779608r-710353,4232c1050431,3024858,1050996,3248942,1051560,3489960l,3505200xe" fillcolor="#eaf1dd [662]" strokecolor="#7030a0" strokeweight="3pt">
                  <v:path arrowok="t" o:connecttype="custom" o:connectlocs="0,3505200;1386840,0;2766060,3505200;1760220,3505200;1760220,2779608;1049867,2783840;1051560,3489960;0,3505200" o:connectangles="0,0,0,0,0,0,0,0"/>
                </v:shape>
                <v:group id="Gruppieren 311" o:spid="_x0000_s1136" style="position:absolute;top:35356;width:27870;height:16358" coordsize="27870,16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_x0000_s1137" type="#_x0000_t202" style="position:absolute;left:11430;top:3556;width:5581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" stroked="f">
                    <v:textbox>
                      <w:txbxContent>
                        <w:p w:rsidR="005244E1" w:rsidRPr="009533D1" w:rsidRDefault="005244E1" w:rsidP="00310EBC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2x</w:t>
                          </w:r>
                        </w:p>
                      </w:txbxContent>
                    </v:textbox>
                  </v:shape>
                  <v:line id="Gerader Verbinder 313" o:spid="_x0000_s1138" style="position:absolute;visibility:visible;mso-wrap-style:square" from="10566,50" to="10566,6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" strokecolor="black [3213]" strokeweight="2.25pt">
                    <v:stroke dashstyle="3 1"/>
                  </v:line>
                  <v:line id="Gerader Verbinder 314" o:spid="_x0000_s1139" style="position:absolute;visibility:visible;mso-wrap-style:square" from="17661,50" to="17661,6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" strokecolor="black [3213]" strokeweight="2.25pt">
                    <v:stroke dashstyle="3 1"/>
                  </v:line>
                  <v:shape id="Gerade Verbindung mit Pfeil 315" o:spid="_x0000_s1140" type="#_x0000_t32" style="position:absolute;left:4064;top:5130;width:609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" strokecolor="black [3213]" strokeweight="2.25pt">
                    <v:stroke endarrow="block"/>
                  </v:shape>
                  <v:shape id="Gerade Verbindung mit Pfeil 316" o:spid="_x0000_s1141" type="#_x0000_t32" style="position:absolute;left:17830;top:5181;width:7125;height:10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" strokecolor="black [3213]" strokeweight="2.25pt">
                    <v:stroke endarrow="block"/>
                  </v:shape>
                  <v:line id="Gerader Verbinder 317" o:spid="_x0000_s1142" style="position:absolute;visibility:visible;mso-wrap-style:square" from="27787,0" to="27870,16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" strokecolor="black [3213]" strokeweight="2.25pt">
                    <v:stroke dashstyle="3 1"/>
                  </v:line>
                  <v:shape id="Gerade Verbindung mit Pfeil 318" o:spid="_x0000_s1143" type="#_x0000_t32" style="position:absolute;top:15036;width:2774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" strokecolor="black [3213]" strokeweight="2.25pt">
                    <v:stroke startarrow="block" endarrow="block"/>
                  </v:shape>
                  <v:line id="Gerader Verbinder 319" o:spid="_x0000_s1144" style="position:absolute;visibility:visible;mso-wrap-style:square" from="0,0" to="82,16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" strokecolor="black [3213]" strokeweight="2.25pt">
                    <v:stroke dashstyle="3 1"/>
                  </v:line>
                  <v:shape id="_x0000_s1145" type="#_x0000_t202" style="position:absolute;left:11430;top:13004;width:5581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" stroked="f">
                    <v:textbox>
                      <w:txbxContent>
                        <w:p w:rsidR="005244E1" w:rsidRPr="009533D1" w:rsidRDefault="005244E1" w:rsidP="00310EBC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6x</w:t>
                          </w:r>
                        </w:p>
                      </w:txbxContent>
                    </v:textbox>
                  </v:shape>
                </v:group>
                <v:group id="Gruppieren 321" o:spid="_x0000_s1146" style="position:absolute;left:14071;width:28397;height:35331" coordsize="28397,35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<v:line id="Gerader Verbinder 322" o:spid="_x0000_s1147" style="position:absolute;visibility:visible;mso-wrap-style:square" from="3632,28050" to="17373,28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" strokecolor="black [3213]" strokeweight="2.25pt">
                    <v:stroke dashstyle="3 1"/>
                  </v:line>
                  <v:line id="Gerader Verbinder 323" o:spid="_x0000_s1148" style="position:absolute;visibility:visible;mso-wrap-style:square" from="14122,35306" to="26162,35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" strokecolor="black [3213]" strokeweight="2.25pt">
                    <v:stroke dashstyle="3 1"/>
                  </v:line>
                  <v:shape id="Gerade Verbindung mit Pfeil 324" o:spid="_x0000_s1149" type="#_x0000_t32" style="position:absolute;left:17373;top:27940;width:76;height:73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" strokecolor="black [3213]" strokeweight="2.25pt">
                    <v:stroke startarrow="block" endarrow="block"/>
                  </v:shape>
                  <v:shape id="_x0000_s1150" type="#_x0000_t202" style="position:absolute;left:14528;top:29870;width:5944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" stroked="f">
                    <v:textbox>
                      <w:txbxContent>
                        <w:p w:rsidR="005244E1" w:rsidRPr="009533D1" w:rsidRDefault="005244E1" w:rsidP="00310EBC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2x</w:t>
                          </w:r>
                        </w:p>
                      </w:txbxContent>
                    </v:textbox>
                  </v:shape>
                  <v:line id="Gerader Verbinder 326" o:spid="_x0000_s1151" style="position:absolute;visibility:visible;mso-wrap-style:square" from="0,203" to="24942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" strokecolor="black [3213]" strokeweight="2.25pt">
                    <v:stroke dashstyle="3 1"/>
                  </v:line>
                  <v:shape id="Gerade Verbindung mit Pfeil 327" o:spid="_x0000_s1152" type="#_x0000_t32" style="position:absolute;left:25044;width:838;height:3533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" strokecolor="black [3213]" strokeweight="2.25pt">
                    <v:stroke startarrow="block" endarrow="block"/>
                  </v:shape>
                  <v:shape id="_x0000_s1153" type="#_x0000_t202" style="position:absolute;left:22453;top:15087;width:5944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" stroked="f">
                    <v:textbox>
                      <w:txbxContent>
                        <w:p w:rsidR="005244E1" w:rsidRPr="009533D1" w:rsidRDefault="005244E1" w:rsidP="00310EBC">
                          <w:pPr>
                            <w:jc w:val="center"/>
                            <w:rPr>
                              <w:szCs w:val="32"/>
                            </w:rPr>
                          </w:pPr>
                          <w:r>
                            <w:rPr>
                              <w:szCs w:val="32"/>
                            </w:rPr>
                            <w:t>8x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p w:rsidR="00DE57F8" w:rsidRDefault="00DE57F8" w:rsidP="00DE57F8"/>
    <w:p w:rsidR="00DE57F8" w:rsidRDefault="00DE57F8" w:rsidP="00DE57F8"/>
    <w:p w:rsidR="00792DB9" w:rsidRDefault="00792DB9" w:rsidP="00DE57F8"/>
    <w:p w:rsidR="00792DB9" w:rsidRDefault="00792DB9" w:rsidP="00DE57F8"/>
    <w:p w:rsidR="00792DB9" w:rsidRDefault="00792DB9" w:rsidP="00DE57F8"/>
    <w:p w:rsidR="00792DB9" w:rsidRDefault="00792DB9" w:rsidP="00DE57F8"/>
    <w:p w:rsidR="00792DB9" w:rsidRDefault="00792DB9" w:rsidP="00DE57F8"/>
    <w:p w:rsidR="00792DB9" w:rsidRDefault="00792DB9" w:rsidP="00DE57F8"/>
    <w:p w:rsidR="00DE57F8" w:rsidRDefault="00DE57F8" w:rsidP="00DE57F8"/>
    <w:p w:rsidR="00DE57F8" w:rsidRDefault="00110197" w:rsidP="00DE57F8">
      <w:r w:rsidRPr="008817D1">
        <w:rPr>
          <w:noProof/>
          <w:szCs w:val="32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3596F90B" wp14:editId="7BDCE865">
                <wp:simplePos x="0" y="0"/>
                <wp:positionH relativeFrom="margin">
                  <wp:posOffset>3777615</wp:posOffset>
                </wp:positionH>
                <wp:positionV relativeFrom="paragraph">
                  <wp:posOffset>10795</wp:posOffset>
                </wp:positionV>
                <wp:extent cx="2840990" cy="434975"/>
                <wp:effectExtent l="0" t="0" r="0" b="317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099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4E1" w:rsidRPr="00473347" w:rsidRDefault="005244E1" w:rsidP="00792DB9">
                            <w:pPr>
                              <w:rPr>
                                <w:szCs w:val="32"/>
                              </w:rPr>
                            </w:pPr>
                            <w:r w:rsidRPr="00473347">
                              <w:rPr>
                                <w:szCs w:val="32"/>
                              </w:rPr>
                              <w:t>(Skizze nicht maßstäblich)</w:t>
                            </w:r>
                          </w:p>
                          <w:p w:rsidR="005244E1" w:rsidRDefault="005244E1" w:rsidP="00792DB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6F90B" id="_x0000_s1154" type="#_x0000_t202" style="position:absolute;margin-left:297.45pt;margin-top:.85pt;width:223.7pt;height:34.25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" stroked="f">
                <v:textbox>
                  <w:txbxContent>
                    <w:p w:rsidR="005244E1" w:rsidRPr="00473347" w:rsidRDefault="005244E1" w:rsidP="00792DB9">
                      <w:pPr>
                        <w:rPr>
                          <w:szCs w:val="32"/>
                        </w:rPr>
                      </w:pPr>
                      <w:r w:rsidRPr="00473347">
                        <w:rPr>
                          <w:szCs w:val="32"/>
                        </w:rPr>
                        <w:t>(Skizze nicht maßstäblich)</w:t>
                      </w:r>
                    </w:p>
                    <w:p w:rsidR="005244E1" w:rsidRDefault="005244E1" w:rsidP="00792DB9"/>
                  </w:txbxContent>
                </v:textbox>
                <w10:wrap anchorx="margin"/>
              </v:shape>
            </w:pict>
          </mc:Fallback>
        </mc:AlternateContent>
      </w:r>
    </w:p>
    <w:p w:rsidR="00792DB9" w:rsidRDefault="00792DB9" w:rsidP="00DE57F8"/>
    <w:p w:rsidR="00792DB9" w:rsidRDefault="00792DB9" w:rsidP="00DE57F8"/>
    <w:p w:rsidR="00792DB9" w:rsidRDefault="00792DB9" w:rsidP="00DE57F8"/>
    <w:tbl>
      <w:tblPr>
        <w:tblStyle w:val="Tabellenraster"/>
        <w:tblpPr w:leftFromText="141" w:rightFromText="141" w:vertAnchor="text" w:horzAnchor="margin" w:tblpXSpec="right" w:tblpY="-64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</w:tblGrid>
      <w:tr w:rsidR="00110197" w:rsidRPr="001F6EA6" w:rsidTr="00110197">
        <w:trPr>
          <w:trHeight w:val="567"/>
        </w:trPr>
        <w:tc>
          <w:tcPr>
            <w:tcW w:w="3169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2a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2b</w:t>
            </w:r>
          </w:p>
        </w:tc>
        <w:tc>
          <w:tcPr>
            <w:tcW w:w="732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2c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2d</w:t>
            </w:r>
          </w:p>
        </w:tc>
      </w:tr>
      <w:tr w:rsidR="00110197" w:rsidRPr="001F6EA6" w:rsidTr="00110197">
        <w:trPr>
          <w:trHeight w:val="567"/>
        </w:trPr>
        <w:tc>
          <w:tcPr>
            <w:tcW w:w="3169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110197" w:rsidRPr="001F6EA6" w:rsidTr="00110197">
        <w:trPr>
          <w:trHeight w:val="567"/>
        </w:trPr>
        <w:tc>
          <w:tcPr>
            <w:tcW w:w="3169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32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750" w:type="dxa"/>
            <w:vAlign w:val="center"/>
          </w:tcPr>
          <w:p w:rsidR="00110197" w:rsidRPr="00110197" w:rsidRDefault="00110197" w:rsidP="00110197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110197">
              <w:rPr>
                <w:color w:val="000000" w:themeColor="text1"/>
                <w:sz w:val="32"/>
                <w:szCs w:val="32"/>
              </w:rPr>
              <w:t>2</w:t>
            </w:r>
          </w:p>
        </w:tc>
      </w:tr>
    </w:tbl>
    <w:p w:rsidR="00792DB9" w:rsidRDefault="00792DB9" w:rsidP="00DE57F8"/>
    <w:p w:rsidR="00DE57F8" w:rsidRDefault="00DE57F8" w:rsidP="00DE57F8"/>
    <w:p w:rsidR="0054335F" w:rsidRDefault="0054335F">
      <w:pPr>
        <w:spacing w:after="0" w:line="240" w:lineRule="auto"/>
        <w:rPr>
          <w:rFonts w:eastAsia="Calibri" w:cs="Arial"/>
          <w:b/>
          <w:bCs/>
          <w:szCs w:val="32"/>
        </w:rPr>
      </w:pPr>
      <w:r>
        <w:rPr>
          <w:szCs w:val="32"/>
        </w:rPr>
        <w:br w:type="page"/>
      </w:r>
    </w:p>
    <w:p w:rsidR="00217EDB" w:rsidRPr="00E15B6F" w:rsidRDefault="00217EDB" w:rsidP="00217EDB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3</w:t>
      </w:r>
      <w:r w:rsidRPr="00E15B6F">
        <w:t xml:space="preserve"> – </w:t>
      </w:r>
      <w:r w:rsidRPr="00217EDB">
        <w:t>Wachstumsprozesse</w:t>
      </w:r>
    </w:p>
    <w:p w:rsidR="00217EDB" w:rsidRPr="00FE2A3D" w:rsidRDefault="00217EDB" w:rsidP="00F15A01">
      <w:pPr>
        <w:rPr>
          <w:sz w:val="20"/>
        </w:rPr>
      </w:pPr>
    </w:p>
    <w:p w:rsidR="00F15A01" w:rsidRDefault="00212960" w:rsidP="00212960">
      <w:r w:rsidRPr="00212960">
        <w:t>Max erwärmt Wasser und misst in regelmäßigen Abständen die Temperatur.</w:t>
      </w:r>
    </w:p>
    <w:tbl>
      <w:tblPr>
        <w:tblW w:w="96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74"/>
        <w:gridCol w:w="893"/>
        <w:gridCol w:w="893"/>
        <w:gridCol w:w="893"/>
        <w:gridCol w:w="893"/>
        <w:gridCol w:w="893"/>
        <w:gridCol w:w="893"/>
        <w:gridCol w:w="893"/>
      </w:tblGrid>
      <w:tr w:rsidR="00212960" w:rsidRPr="006354ED" w:rsidTr="00212960">
        <w:trPr>
          <w:trHeight w:val="711"/>
        </w:trPr>
        <w:tc>
          <w:tcPr>
            <w:tcW w:w="3374" w:type="dxa"/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 xml:space="preserve">Zeit in </w:t>
            </w:r>
            <w:r>
              <w:t>Sekunden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10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20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30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40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50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>
              <w:t>60</w:t>
            </w:r>
          </w:p>
        </w:tc>
      </w:tr>
      <w:tr w:rsidR="00212960" w:rsidRPr="006354ED" w:rsidTr="00212960">
        <w:trPr>
          <w:trHeight w:val="711"/>
        </w:trPr>
        <w:tc>
          <w:tcPr>
            <w:tcW w:w="3374" w:type="dxa"/>
            <w:shd w:val="clear" w:color="auto" w:fill="auto"/>
            <w:vAlign w:val="center"/>
          </w:tcPr>
          <w:p w:rsidR="00212960" w:rsidRPr="006354ED" w:rsidRDefault="00212960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Temperatur i</w:t>
            </w:r>
            <w:r>
              <w:t>n</w:t>
            </w:r>
            <w:r w:rsidRPr="006354ED">
              <w:t xml:space="preserve"> °C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20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24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28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32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36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40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12960" w:rsidRPr="006354ED" w:rsidRDefault="00212960" w:rsidP="005244E1">
            <w:pPr>
              <w:spacing w:after="0" w:line="240" w:lineRule="auto"/>
              <w:jc w:val="center"/>
            </w:pPr>
            <w:r>
              <w:t>44</w:t>
            </w:r>
          </w:p>
        </w:tc>
      </w:tr>
    </w:tbl>
    <w:p w:rsidR="00F15A01" w:rsidRDefault="00F15A01" w:rsidP="00F15A01">
      <w:pPr>
        <w:spacing w:after="0"/>
      </w:pPr>
    </w:p>
    <w:p w:rsidR="00212960" w:rsidRDefault="00FE2A3D" w:rsidP="00FE2A3D">
      <w:pPr>
        <w:pStyle w:val="Liste"/>
      </w:pPr>
      <w:r w:rsidRPr="00FE2A3D">
        <w:t>a)</w:t>
      </w:r>
      <w:r w:rsidRPr="00FE2A3D">
        <w:tab/>
        <w:t xml:space="preserve">Übertrage die Wertepaare in das Koordinatensystem </w:t>
      </w:r>
      <w:r>
        <w:br/>
      </w:r>
      <w:r w:rsidRPr="00FE2A3D">
        <w:t>und verbinde sie sinnvoll.</w:t>
      </w:r>
    </w:p>
    <w:p w:rsidR="00212960" w:rsidRDefault="00FE2A3D" w:rsidP="00F15A01">
      <w:pPr>
        <w:spacing w:after="0"/>
      </w:pPr>
      <w:r w:rsidRPr="0075178E"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93345</wp:posOffset>
            </wp:positionV>
            <wp:extent cx="5366385" cy="4912995"/>
            <wp:effectExtent l="0" t="0" r="5715" b="1905"/>
            <wp:wrapNone/>
            <wp:docPr id="213" name="Grafik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6385" cy="4912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12960" w:rsidRDefault="00212960" w:rsidP="00F15A01">
      <w:pPr>
        <w:spacing w:after="0"/>
      </w:pPr>
    </w:p>
    <w:p w:rsidR="00212960" w:rsidRDefault="00212960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15A01">
      <w:pPr>
        <w:spacing w:after="0"/>
      </w:pPr>
    </w:p>
    <w:p w:rsidR="00FE2A3D" w:rsidRDefault="00FE2A3D" w:rsidP="00FE2A3D">
      <w:pPr>
        <w:pStyle w:val="Liste"/>
      </w:pPr>
      <w:r>
        <w:t>b)</w:t>
      </w:r>
      <w:r>
        <w:tab/>
        <w:t>Stelle die Funktionsgleichung in der Form y = mx + b auf.</w:t>
      </w:r>
    </w:p>
    <w:p w:rsidR="00FE2A3D" w:rsidRDefault="00FE2A3D" w:rsidP="00FE2A3D"/>
    <w:p w:rsidR="00FE2A3D" w:rsidRDefault="00FE2A3D" w:rsidP="00FE2A3D">
      <w:pPr>
        <w:pStyle w:val="Liste"/>
      </w:pPr>
      <w:r>
        <w:t>c)</w:t>
      </w:r>
      <w:r>
        <w:tab/>
        <w:t>Bestimme die Temperatur des Wassers nach 120 Sekunden.</w:t>
      </w:r>
    </w:p>
    <w:p w:rsidR="00FE2A3D" w:rsidRDefault="00FE2A3D" w:rsidP="00FE2A3D"/>
    <w:p w:rsidR="00FE2A3D" w:rsidRDefault="00FE2A3D" w:rsidP="00FE2A3D">
      <w:r>
        <w:t>Kaffee soll mit 88 °C heißem Wasser zubereitet werden.</w:t>
      </w:r>
    </w:p>
    <w:p w:rsidR="00F15A01" w:rsidRDefault="00FE2A3D" w:rsidP="00FE2A3D">
      <w:pPr>
        <w:pStyle w:val="Liste"/>
      </w:pPr>
      <w:r>
        <w:t>d)</w:t>
      </w:r>
      <w:r>
        <w:tab/>
        <w:t>Berechne die Zeit, zu der das Wasser die Temperatur von 88 °C erreicht hat.</w:t>
      </w:r>
    </w:p>
    <w:p w:rsidR="00FE2A3D" w:rsidRDefault="00FE2A3D" w:rsidP="00FE2A3D"/>
    <w:p w:rsidR="005244E1" w:rsidRDefault="005244E1" w:rsidP="005244E1">
      <w:r>
        <w:t>Eine Tasse mit Tee wird zum Abkühlen nach draußen gestellt.</w:t>
      </w:r>
    </w:p>
    <w:p w:rsidR="005244E1" w:rsidRDefault="005244E1" w:rsidP="005244E1">
      <w:r>
        <w:t>Die Temperatur nimmt pro Minute um 10 % ab.</w:t>
      </w:r>
    </w:p>
    <w:p w:rsidR="00FE2A3D" w:rsidRDefault="005244E1" w:rsidP="005244E1">
      <w:pPr>
        <w:pStyle w:val="Liste"/>
      </w:pPr>
      <w:r>
        <w:t>e)</w:t>
      </w:r>
      <w:r>
        <w:tab/>
        <w:t>Vervollständige die Tabelle.</w:t>
      </w:r>
    </w:p>
    <w:p w:rsidR="00FE2A3D" w:rsidRDefault="00FE2A3D" w:rsidP="00FE2A3D">
      <w:pPr>
        <w:rPr>
          <w:color w:val="000000" w:themeColor="text1"/>
        </w:rPr>
      </w:pPr>
    </w:p>
    <w:tbl>
      <w:tblPr>
        <w:tblW w:w="94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89"/>
        <w:gridCol w:w="850"/>
        <w:gridCol w:w="851"/>
        <w:gridCol w:w="992"/>
        <w:gridCol w:w="1182"/>
        <w:gridCol w:w="1086"/>
        <w:gridCol w:w="709"/>
        <w:gridCol w:w="1112"/>
      </w:tblGrid>
      <w:tr w:rsidR="005244E1" w:rsidRPr="002548E4" w:rsidTr="005244E1">
        <w:trPr>
          <w:trHeight w:val="727"/>
        </w:trPr>
        <w:tc>
          <w:tcPr>
            <w:tcW w:w="2689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Zeit in Minuten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2</w:t>
            </w:r>
          </w:p>
        </w:tc>
        <w:tc>
          <w:tcPr>
            <w:tcW w:w="1182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3</w:t>
            </w:r>
          </w:p>
        </w:tc>
        <w:tc>
          <w:tcPr>
            <w:tcW w:w="1086" w:type="dxa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4</w:t>
            </w:r>
          </w:p>
        </w:tc>
        <w:tc>
          <w:tcPr>
            <w:tcW w:w="709" w:type="dxa"/>
            <w:tcBorders>
              <w:top w:val="dashed" w:sz="4" w:space="0" w:color="auto"/>
              <w:bottom w:val="dashed" w:sz="4" w:space="0" w:color="auto"/>
            </w:tcBorders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</w:p>
        </w:tc>
        <w:tc>
          <w:tcPr>
            <w:tcW w:w="1112" w:type="dxa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10</w:t>
            </w:r>
          </w:p>
        </w:tc>
      </w:tr>
      <w:tr w:rsidR="005244E1" w:rsidRPr="002548E4" w:rsidTr="005244E1">
        <w:trPr>
          <w:trHeight w:val="727"/>
        </w:trPr>
        <w:tc>
          <w:tcPr>
            <w:tcW w:w="2689" w:type="dxa"/>
            <w:shd w:val="clear" w:color="auto" w:fill="auto"/>
            <w:vAlign w:val="center"/>
          </w:tcPr>
          <w:p w:rsidR="005244E1" w:rsidRPr="006354ED" w:rsidRDefault="005244E1" w:rsidP="005244E1">
            <w:pPr>
              <w:tabs>
                <w:tab w:val="left" w:pos="284"/>
              </w:tabs>
              <w:spacing w:after="0" w:line="240" w:lineRule="auto"/>
              <w:jc w:val="center"/>
            </w:pPr>
            <w:r w:rsidRPr="006354ED">
              <w:t>Temperatur i</w:t>
            </w:r>
            <w:r>
              <w:t>n</w:t>
            </w:r>
            <w:r w:rsidRPr="006354ED">
              <w:t xml:space="preserve"> °C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60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54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_</w:t>
            </w:r>
            <w:r w:rsidRPr="005244E1">
              <w:rPr>
                <w:highlight w:val="yellow"/>
              </w:rPr>
              <w:t>...</w:t>
            </w:r>
            <w:r>
              <w:t>_</w:t>
            </w:r>
          </w:p>
        </w:tc>
        <w:tc>
          <w:tcPr>
            <w:tcW w:w="1182" w:type="dxa"/>
            <w:shd w:val="clear" w:color="auto" w:fill="auto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43,74</w:t>
            </w:r>
          </w:p>
        </w:tc>
        <w:tc>
          <w:tcPr>
            <w:tcW w:w="1086" w:type="dxa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39,37</w:t>
            </w:r>
          </w:p>
        </w:tc>
        <w:tc>
          <w:tcPr>
            <w:tcW w:w="709" w:type="dxa"/>
            <w:tcBorders>
              <w:top w:val="dashed" w:sz="4" w:space="0" w:color="auto"/>
              <w:bottom w:val="dashed" w:sz="4" w:space="0" w:color="auto"/>
            </w:tcBorders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</w:p>
        </w:tc>
        <w:tc>
          <w:tcPr>
            <w:tcW w:w="1112" w:type="dxa"/>
            <w:vAlign w:val="center"/>
          </w:tcPr>
          <w:p w:rsidR="005244E1" w:rsidRPr="006354ED" w:rsidRDefault="005244E1" w:rsidP="005244E1">
            <w:pPr>
              <w:spacing w:after="0" w:line="240" w:lineRule="auto"/>
              <w:jc w:val="center"/>
            </w:pPr>
            <w:r>
              <w:t>20,92</w:t>
            </w:r>
          </w:p>
        </w:tc>
      </w:tr>
    </w:tbl>
    <w:p w:rsidR="005244E1" w:rsidRDefault="005244E1" w:rsidP="00FE2A3D">
      <w:pPr>
        <w:rPr>
          <w:color w:val="000000" w:themeColor="text1"/>
        </w:rPr>
      </w:pPr>
    </w:p>
    <w:p w:rsidR="005244E1" w:rsidRDefault="005244E1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5244E1" w:rsidRDefault="005244E1" w:rsidP="00FE2A3D">
      <w:pPr>
        <w:rPr>
          <w:color w:val="000000" w:themeColor="text1"/>
        </w:rPr>
      </w:pPr>
      <w:r w:rsidRPr="005244E1">
        <w:rPr>
          <w:color w:val="000000" w:themeColor="text1"/>
        </w:rPr>
        <w:t>Im Koordinatensystem sind die Graphen der Funktionen y</w:t>
      </w:r>
      <w:r w:rsidRPr="005244E1">
        <w:rPr>
          <w:color w:val="000000" w:themeColor="text1"/>
          <w:sz w:val="36"/>
          <w:szCs w:val="36"/>
          <w:vertAlign w:val="subscript"/>
        </w:rPr>
        <w:t>1</w:t>
      </w:r>
      <w:r w:rsidRPr="005244E1">
        <w:rPr>
          <w:color w:val="000000" w:themeColor="text1"/>
        </w:rPr>
        <w:t>, y</w:t>
      </w:r>
      <w:r w:rsidRPr="005244E1">
        <w:rPr>
          <w:color w:val="000000" w:themeColor="text1"/>
          <w:sz w:val="36"/>
          <w:szCs w:val="36"/>
          <w:vertAlign w:val="subscript"/>
        </w:rPr>
        <w:t>2</w:t>
      </w:r>
      <w:r w:rsidRPr="005244E1">
        <w:rPr>
          <w:color w:val="000000" w:themeColor="text1"/>
        </w:rPr>
        <w:t xml:space="preserve"> und y</w:t>
      </w:r>
      <w:r w:rsidRPr="005244E1">
        <w:rPr>
          <w:color w:val="000000" w:themeColor="text1"/>
          <w:sz w:val="36"/>
          <w:szCs w:val="36"/>
          <w:vertAlign w:val="subscript"/>
        </w:rPr>
        <w:t>3</w:t>
      </w:r>
      <w:r w:rsidRPr="005244E1">
        <w:rPr>
          <w:color w:val="000000" w:themeColor="text1"/>
        </w:rPr>
        <w:t xml:space="preserve"> dargestellt.</w:t>
      </w:r>
    </w:p>
    <w:p w:rsidR="005244E1" w:rsidRDefault="005244E1" w:rsidP="00FE2A3D">
      <w:pPr>
        <w:rPr>
          <w:color w:val="000000" w:themeColor="text1"/>
        </w:rPr>
      </w:pPr>
      <w:r w:rsidRPr="0075178E">
        <w:rPr>
          <w:noProof/>
        </w:rPr>
        <w:drawing>
          <wp:anchor distT="0" distB="0" distL="114300" distR="114300" simplePos="0" relativeHeight="251742208" behindDoc="0" locked="0" layoutInCell="1" allowOverlap="1" wp14:anchorId="133F97B8" wp14:editId="09AC3BC6">
            <wp:simplePos x="0" y="0"/>
            <wp:positionH relativeFrom="margin">
              <wp:align>left</wp:align>
            </wp:positionH>
            <wp:positionV relativeFrom="paragraph">
              <wp:posOffset>220980</wp:posOffset>
            </wp:positionV>
            <wp:extent cx="6270172" cy="4388535"/>
            <wp:effectExtent l="0" t="0" r="0" b="0"/>
            <wp:wrapNone/>
            <wp:docPr id="214" name="Grafik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70172" cy="438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FE2A3D">
      <w:pPr>
        <w:rPr>
          <w:color w:val="000000" w:themeColor="text1"/>
        </w:rPr>
      </w:pPr>
    </w:p>
    <w:p w:rsidR="005244E1" w:rsidRDefault="005244E1" w:rsidP="005244E1">
      <w:pPr>
        <w:pStyle w:val="Liste"/>
      </w:pPr>
      <w:r w:rsidRPr="005244E1">
        <w:t>f)</w:t>
      </w:r>
      <w:r w:rsidRPr="005244E1">
        <w:tab/>
        <w:t>Entscheide, welcher Graph die Abkühlung des Tees zeigt. Begründe deine Entscheidung.</w:t>
      </w:r>
      <w:r w:rsidR="00AE3C96">
        <w:br/>
        <w:t>_</w:t>
      </w:r>
      <w:r w:rsidR="00AE3C96" w:rsidRPr="00AE3C96">
        <w:rPr>
          <w:highlight w:val="yellow"/>
        </w:rPr>
        <w:t>...</w:t>
      </w:r>
      <w:r w:rsidR="00AE3C96">
        <w:t>_</w:t>
      </w:r>
    </w:p>
    <w:tbl>
      <w:tblPr>
        <w:tblStyle w:val="Tabellenraster"/>
        <w:tblpPr w:leftFromText="141" w:rightFromText="141" w:vertAnchor="text" w:horzAnchor="margin" w:tblpXSpec="right" w:tblpY="474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  <w:gridCol w:w="750"/>
        <w:gridCol w:w="661"/>
      </w:tblGrid>
      <w:tr w:rsidR="00AE3C96" w:rsidRPr="005244E1" w:rsidTr="00AE3C96">
        <w:trPr>
          <w:trHeight w:val="567"/>
        </w:trPr>
        <w:tc>
          <w:tcPr>
            <w:tcW w:w="3169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3a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3b</w:t>
            </w:r>
          </w:p>
        </w:tc>
        <w:tc>
          <w:tcPr>
            <w:tcW w:w="732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3c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3d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3e</w:t>
            </w:r>
          </w:p>
        </w:tc>
        <w:tc>
          <w:tcPr>
            <w:tcW w:w="661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3f</w:t>
            </w:r>
          </w:p>
        </w:tc>
      </w:tr>
      <w:tr w:rsidR="00AE3C96" w:rsidRPr="005244E1" w:rsidTr="00AE3C96">
        <w:trPr>
          <w:trHeight w:val="567"/>
        </w:trPr>
        <w:tc>
          <w:tcPr>
            <w:tcW w:w="3169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Erreichte Punktzahl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32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  <w:tc>
          <w:tcPr>
            <w:tcW w:w="661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AE3C96" w:rsidRPr="005244E1" w:rsidTr="00AE3C96">
        <w:trPr>
          <w:trHeight w:val="567"/>
        </w:trPr>
        <w:tc>
          <w:tcPr>
            <w:tcW w:w="3169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Mögliche Punktzahl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32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750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1</w:t>
            </w:r>
          </w:p>
        </w:tc>
        <w:tc>
          <w:tcPr>
            <w:tcW w:w="661" w:type="dxa"/>
            <w:vAlign w:val="center"/>
          </w:tcPr>
          <w:p w:rsidR="00AE3C96" w:rsidRPr="005244E1" w:rsidRDefault="00AE3C96" w:rsidP="00AE3C96">
            <w:pPr>
              <w:pStyle w:val="Linien"/>
              <w:spacing w:after="0" w:line="240" w:lineRule="auto"/>
              <w:jc w:val="center"/>
              <w:rPr>
                <w:color w:val="000000" w:themeColor="text1"/>
                <w:sz w:val="32"/>
                <w:szCs w:val="32"/>
              </w:rPr>
            </w:pPr>
            <w:r w:rsidRPr="005244E1">
              <w:rPr>
                <w:color w:val="000000" w:themeColor="text1"/>
                <w:sz w:val="32"/>
                <w:szCs w:val="32"/>
              </w:rPr>
              <w:t>2</w:t>
            </w:r>
          </w:p>
        </w:tc>
      </w:tr>
    </w:tbl>
    <w:p w:rsidR="005244E1" w:rsidRPr="005244E1" w:rsidRDefault="005244E1" w:rsidP="00FE2A3D">
      <w:pPr>
        <w:rPr>
          <w:color w:val="000000" w:themeColor="text1"/>
          <w:szCs w:val="32"/>
        </w:rPr>
      </w:pPr>
    </w:p>
    <w:p w:rsidR="005244E1" w:rsidRPr="005244E1" w:rsidRDefault="005244E1" w:rsidP="00FE2A3D">
      <w:pPr>
        <w:rPr>
          <w:color w:val="000000" w:themeColor="text1"/>
          <w:szCs w:val="32"/>
        </w:rPr>
      </w:pPr>
    </w:p>
    <w:p w:rsidR="005244E1" w:rsidRPr="005244E1" w:rsidRDefault="005244E1" w:rsidP="00FE2A3D">
      <w:pPr>
        <w:rPr>
          <w:color w:val="000000" w:themeColor="text1"/>
          <w:szCs w:val="32"/>
        </w:rPr>
      </w:pPr>
    </w:p>
    <w:p w:rsidR="00F15A01" w:rsidRDefault="00F15A01" w:rsidP="00F15A01">
      <w:pPr>
        <w:rPr>
          <w:color w:val="000000" w:themeColor="text1"/>
        </w:rPr>
        <w:sectPr w:rsidR="00F15A01" w:rsidSect="003D7024">
          <w:footerReference w:type="default" r:id="rId22"/>
          <w:pgSz w:w="11906" w:h="16838" w:code="9"/>
          <w:pgMar w:top="1701" w:right="851" w:bottom="1134" w:left="1134" w:header="426" w:footer="709" w:gutter="0"/>
          <w:cols w:space="708"/>
          <w:docGrid w:linePitch="360"/>
        </w:sectPr>
      </w:pPr>
    </w:p>
    <w:p w:rsidR="003C7A64" w:rsidRPr="00E15B6F" w:rsidRDefault="003C7A64" w:rsidP="003C7A64">
      <w:pPr>
        <w:pStyle w:val="berschrift4"/>
        <w:pBdr>
          <w:top w:val="single" w:sz="4" w:space="7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</w:pPr>
      <w:r w:rsidRPr="00E15B6F">
        <w:lastRenderedPageBreak/>
        <w:t xml:space="preserve">Wahlaufgabe </w:t>
      </w:r>
      <w:r>
        <w:t>4</w:t>
      </w:r>
      <w:r w:rsidRPr="00E15B6F">
        <w:t xml:space="preserve"> – </w:t>
      </w:r>
      <w:r w:rsidRPr="003C7A64">
        <w:t>Quadratische Funktionen</w:t>
      </w:r>
    </w:p>
    <w:p w:rsidR="003C7A64" w:rsidRPr="00E15B6F" w:rsidRDefault="003C7A64" w:rsidP="003C7A64"/>
    <w:p w:rsidR="000A57C1" w:rsidRDefault="000A57C1" w:rsidP="000A57C1">
      <w:r>
        <w:t xml:space="preserve">Gegeben sind die Funktionen mit den Funktionsgleichungen </w:t>
      </w:r>
      <w:r>
        <w:br/>
      </w:r>
      <w:r>
        <w:t>y</w:t>
      </w:r>
      <w:r w:rsidRPr="000A57C1">
        <w:rPr>
          <w:sz w:val="36"/>
          <w:szCs w:val="36"/>
          <w:vertAlign w:val="subscript"/>
        </w:rPr>
        <w:t>1</w:t>
      </w:r>
      <w:r>
        <w:t xml:space="preserve"> = 3x – 5 und y</w:t>
      </w:r>
      <w:r w:rsidRPr="000A57C1">
        <w:rPr>
          <w:sz w:val="36"/>
          <w:szCs w:val="36"/>
          <w:vertAlign w:val="subscript"/>
        </w:rPr>
        <w:t>2</w:t>
      </w:r>
      <w:r>
        <w:t xml:space="preserve"> = (x – 4)</w:t>
      </w:r>
      <w:r w:rsidRPr="000A57C1">
        <w:rPr>
          <w:sz w:val="36"/>
          <w:szCs w:val="36"/>
        </w:rPr>
        <w:t>²</w:t>
      </w:r>
      <w:r>
        <w:t xml:space="preserve"> + 1.</w:t>
      </w:r>
    </w:p>
    <w:p w:rsidR="003C7A64" w:rsidRDefault="000A57C1" w:rsidP="000A57C1">
      <w:pPr>
        <w:pStyle w:val="Liste"/>
      </w:pPr>
      <w:r>
        <w:t>a)</w:t>
      </w:r>
      <w:r>
        <w:tab/>
        <w:t>Zeichne die Graphen der Funktionen in das Koordinatensystem.</w:t>
      </w:r>
    </w:p>
    <w:p w:rsidR="003C7A64" w:rsidRDefault="003C7A64" w:rsidP="001A53C9"/>
    <w:p w:rsidR="003C7A64" w:rsidRDefault="000A57C1" w:rsidP="001A53C9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6D8C64B0" wp14:editId="3DFFB15E">
                <wp:simplePos x="0" y="0"/>
                <wp:positionH relativeFrom="margin">
                  <wp:align>left</wp:align>
                </wp:positionH>
                <wp:positionV relativeFrom="paragraph">
                  <wp:posOffset>81280</wp:posOffset>
                </wp:positionV>
                <wp:extent cx="6233795" cy="5734685"/>
                <wp:effectExtent l="0" t="38100" r="52705" b="0"/>
                <wp:wrapNone/>
                <wp:docPr id="377" name="Gruppieren 3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3795" cy="5734685"/>
                          <a:chOff x="0" y="0"/>
                          <a:chExt cx="6234372" cy="5735263"/>
                        </a:xfrm>
                      </wpg:grpSpPr>
                      <pic:pic xmlns:pic="http://schemas.openxmlformats.org/drawingml/2006/picture">
                        <pic:nvPicPr>
                          <pic:cNvPr id="378" name="Grafik 378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27" y="0"/>
                            <a:ext cx="6227445" cy="57080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9" name="Gerade Verbindung mit Pfeil 379"/>
                        <wps:cNvCnPr/>
                        <wps:spPr>
                          <a:xfrm>
                            <a:off x="0" y="2583873"/>
                            <a:ext cx="622744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0" name="Gerade Verbindung mit Pfeil 380"/>
                        <wps:cNvCnPr/>
                        <wps:spPr>
                          <a:xfrm flipV="1">
                            <a:off x="3124200" y="6928"/>
                            <a:ext cx="0" cy="572833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D48260" id="Gruppieren 377" o:spid="_x0000_s1026" style="position:absolute;margin-left:0;margin-top:6.4pt;width:490.85pt;height:451.55pt;z-index:251744256;mso-position-horizontal:left;mso-position-horizontal-relative:margin" coordsize="62343,573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">
                <v:shape id="Grafik 378" o:spid="_x0000_s1027" type="#_x0000_t75" style="position:absolute;left:69;width:62274;height:57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">
                  <v:imagedata r:id="rId24" o:title=""/>
                  <v:path arrowok="t"/>
                </v:shape>
                <v:shape id="Gerade Verbindung mit Pfeil 379" o:spid="_x0000_s1028" type="#_x0000_t32" style="position:absolute;top:25838;width:6227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" strokecolor="red" strokeweight="3pt">
                  <v:stroke endarrow="block"/>
                </v:shape>
                <v:shape id="Gerade Verbindung mit Pfeil 380" o:spid="_x0000_s1029" type="#_x0000_t32" style="position:absolute;left:31242;top:69;width:0;height:5728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" strokecolor="red" strokeweight="3pt">
                  <v:stroke endarrow="block"/>
                </v:shape>
                <w10:wrap anchorx="margin"/>
              </v:group>
            </w:pict>
          </mc:Fallback>
        </mc:AlternateContent>
      </w:r>
    </w:p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1A53C9"/>
    <w:p w:rsidR="000A57C1" w:rsidRDefault="000A57C1" w:rsidP="000A57C1">
      <w:pPr>
        <w:pStyle w:val="Liste"/>
      </w:pPr>
      <w:r>
        <w:t>b)</w:t>
      </w:r>
      <w:r>
        <w:tab/>
        <w:t xml:space="preserve">Überprüfe mithilfe einer Rechnung, ob der Punkt </w:t>
      </w:r>
      <w:proofErr w:type="gramStart"/>
      <w:r>
        <w:t>P(</w:t>
      </w:r>
      <w:proofErr w:type="gramEnd"/>
      <w:r>
        <w:t>11│50) auf dem Graphen der Funktion y</w:t>
      </w:r>
      <w:r w:rsidRPr="000A57C1">
        <w:rPr>
          <w:sz w:val="36"/>
          <w:szCs w:val="36"/>
          <w:vertAlign w:val="subscript"/>
        </w:rPr>
        <w:t>2</w:t>
      </w:r>
      <w:r>
        <w:t xml:space="preserve"> liegt.</w:t>
      </w:r>
    </w:p>
    <w:p w:rsidR="000A57C1" w:rsidRDefault="000A57C1" w:rsidP="000A57C1"/>
    <w:p w:rsidR="000A57C1" w:rsidRDefault="000A57C1" w:rsidP="000A57C1">
      <w:r>
        <w:t>Eine andere quadratische Funktion hat die Funktionsgleichung</w:t>
      </w:r>
      <w:r>
        <w:br/>
      </w:r>
      <w:r>
        <w:t>y</w:t>
      </w:r>
      <w:r w:rsidRPr="000A57C1">
        <w:rPr>
          <w:sz w:val="36"/>
          <w:szCs w:val="36"/>
          <w:vertAlign w:val="subscript"/>
        </w:rPr>
        <w:t>3</w:t>
      </w:r>
      <w:r>
        <w:t xml:space="preserve"> = x</w:t>
      </w:r>
      <w:r w:rsidRPr="000A57C1">
        <w:rPr>
          <w:sz w:val="36"/>
          <w:szCs w:val="36"/>
        </w:rPr>
        <w:t>²</w:t>
      </w:r>
      <w:r>
        <w:t xml:space="preserve"> + 4x </w:t>
      </w:r>
      <w:r>
        <w:t>–</w:t>
      </w:r>
      <w:r>
        <w:t xml:space="preserve"> 2.</w:t>
      </w:r>
    </w:p>
    <w:p w:rsidR="000A57C1" w:rsidRDefault="000A57C1" w:rsidP="000A57C1">
      <w:pPr>
        <w:pStyle w:val="Liste"/>
      </w:pPr>
      <w:r>
        <w:t>c)</w:t>
      </w:r>
      <w:r>
        <w:tab/>
        <w:t>Berechne die Nullstellen der Funktion y3.</w:t>
      </w:r>
    </w:p>
    <w:p w:rsidR="000A57C1" w:rsidRDefault="000A57C1" w:rsidP="000A57C1"/>
    <w:p w:rsidR="000A57C1" w:rsidRDefault="000A57C1" w:rsidP="000A57C1">
      <w:r>
        <w:t>Heiko kennt die Nullstellen einer Parabel, aber nicht ihre Funktionsgleichung. Er behauptet: „Dann kann ich den Graphen zu dieser quadratischen Funktion nicht eindeutig zeichnen.“</w:t>
      </w:r>
    </w:p>
    <w:p w:rsidR="000A57C1" w:rsidRDefault="000A57C1" w:rsidP="000A57C1">
      <w:pPr>
        <w:pStyle w:val="Liste"/>
      </w:pPr>
      <w:r>
        <w:t>d)</w:t>
      </w:r>
      <w:r>
        <w:tab/>
        <w:t>Begründe, dass Heiko recht hat.</w:t>
      </w:r>
      <w:r>
        <w:br/>
        <w:t>_</w:t>
      </w:r>
      <w:r w:rsidRPr="000A57C1">
        <w:rPr>
          <w:highlight w:val="yellow"/>
        </w:rPr>
        <w:t>...</w:t>
      </w:r>
      <w:r>
        <w:t>_</w:t>
      </w:r>
    </w:p>
    <w:p w:rsidR="000A57C1" w:rsidRDefault="000A57C1" w:rsidP="001A53C9"/>
    <w:tbl>
      <w:tblPr>
        <w:tblStyle w:val="Tabellenraster"/>
        <w:tblpPr w:leftFromText="142" w:rightFromText="142" w:vertAnchor="text" w:horzAnchor="margin" w:tblpXSpec="right" w:tblpY="3193"/>
        <w:tblOverlap w:val="never"/>
        <w:tblW w:w="0" w:type="auto"/>
        <w:tblInd w:w="0" w:type="dxa"/>
        <w:tblLook w:val="04A0" w:firstRow="1" w:lastRow="0" w:firstColumn="1" w:lastColumn="0" w:noHBand="0" w:noVBand="1"/>
      </w:tblPr>
      <w:tblGrid>
        <w:gridCol w:w="3169"/>
        <w:gridCol w:w="750"/>
        <w:gridCol w:w="750"/>
        <w:gridCol w:w="732"/>
        <w:gridCol w:w="750"/>
      </w:tblGrid>
      <w:tr w:rsidR="000A57C1" w:rsidRPr="00524557" w:rsidTr="000A57C1">
        <w:trPr>
          <w:trHeight w:val="567"/>
        </w:trPr>
        <w:tc>
          <w:tcPr>
            <w:tcW w:w="3169" w:type="dxa"/>
          </w:tcPr>
          <w:p w:rsidR="000A57C1" w:rsidRPr="00524557" w:rsidRDefault="000A57C1" w:rsidP="000A57C1">
            <w:pPr>
              <w:pStyle w:val="Liste"/>
            </w:pPr>
          </w:p>
        </w:tc>
        <w:tc>
          <w:tcPr>
            <w:tcW w:w="750" w:type="dxa"/>
          </w:tcPr>
          <w:p w:rsidR="000A57C1" w:rsidRPr="00524557" w:rsidRDefault="000A57C1" w:rsidP="000A57C1">
            <w:pPr>
              <w:pStyle w:val="Liste"/>
            </w:pPr>
            <w:r w:rsidRPr="00524557">
              <w:t>4a</w:t>
            </w:r>
          </w:p>
        </w:tc>
        <w:tc>
          <w:tcPr>
            <w:tcW w:w="750" w:type="dxa"/>
          </w:tcPr>
          <w:p w:rsidR="000A57C1" w:rsidRPr="00524557" w:rsidRDefault="000A57C1" w:rsidP="000A57C1">
            <w:pPr>
              <w:pStyle w:val="Liste"/>
            </w:pPr>
            <w:r w:rsidRPr="00524557">
              <w:t>4b</w:t>
            </w:r>
          </w:p>
        </w:tc>
        <w:tc>
          <w:tcPr>
            <w:tcW w:w="732" w:type="dxa"/>
          </w:tcPr>
          <w:p w:rsidR="000A57C1" w:rsidRPr="00524557" w:rsidRDefault="000A57C1" w:rsidP="000A57C1">
            <w:pPr>
              <w:pStyle w:val="Liste"/>
            </w:pPr>
            <w:r w:rsidRPr="00524557">
              <w:t>4</w:t>
            </w:r>
            <w:r>
              <w:t>c</w:t>
            </w: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  <w:r>
              <w:t>4d</w:t>
            </w:r>
          </w:p>
        </w:tc>
      </w:tr>
      <w:tr w:rsidR="000A57C1" w:rsidRPr="00524557" w:rsidTr="000A57C1">
        <w:trPr>
          <w:trHeight w:val="567"/>
        </w:trPr>
        <w:tc>
          <w:tcPr>
            <w:tcW w:w="3169" w:type="dxa"/>
            <w:vAlign w:val="center"/>
          </w:tcPr>
          <w:p w:rsidR="000A57C1" w:rsidRPr="00524557" w:rsidRDefault="000A57C1" w:rsidP="000A57C1">
            <w:pPr>
              <w:pStyle w:val="Liste"/>
            </w:pPr>
            <w:r w:rsidRPr="00524557">
              <w:t>Erreichte Punktzahl</w:t>
            </w: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</w:p>
        </w:tc>
        <w:tc>
          <w:tcPr>
            <w:tcW w:w="732" w:type="dxa"/>
            <w:vAlign w:val="center"/>
          </w:tcPr>
          <w:p w:rsidR="000A57C1" w:rsidRPr="00524557" w:rsidRDefault="000A57C1" w:rsidP="000A57C1">
            <w:pPr>
              <w:pStyle w:val="Liste"/>
            </w:pP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</w:p>
        </w:tc>
      </w:tr>
      <w:tr w:rsidR="000A57C1" w:rsidRPr="00524557" w:rsidTr="000A57C1">
        <w:trPr>
          <w:trHeight w:val="567"/>
        </w:trPr>
        <w:tc>
          <w:tcPr>
            <w:tcW w:w="3169" w:type="dxa"/>
            <w:vAlign w:val="center"/>
          </w:tcPr>
          <w:p w:rsidR="000A57C1" w:rsidRPr="00524557" w:rsidRDefault="000A57C1" w:rsidP="000A57C1">
            <w:pPr>
              <w:pStyle w:val="Liste"/>
            </w:pPr>
            <w:r w:rsidRPr="00524557">
              <w:t>Mögliche Punktzahl</w:t>
            </w: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  <w:r>
              <w:t>4</w:t>
            </w:r>
          </w:p>
        </w:tc>
        <w:tc>
          <w:tcPr>
            <w:tcW w:w="750" w:type="dxa"/>
            <w:vAlign w:val="center"/>
          </w:tcPr>
          <w:p w:rsidR="000A57C1" w:rsidRPr="00524557" w:rsidRDefault="000A57C1" w:rsidP="000A57C1">
            <w:pPr>
              <w:pStyle w:val="Liste"/>
            </w:pPr>
            <w:r>
              <w:t>2</w:t>
            </w:r>
          </w:p>
        </w:tc>
        <w:tc>
          <w:tcPr>
            <w:tcW w:w="732" w:type="dxa"/>
            <w:vAlign w:val="center"/>
          </w:tcPr>
          <w:p w:rsidR="000A57C1" w:rsidRPr="00524557" w:rsidRDefault="000A57C1" w:rsidP="000A57C1">
            <w:pPr>
              <w:pStyle w:val="Liste"/>
            </w:pPr>
            <w:r>
              <w:t>3</w:t>
            </w:r>
          </w:p>
        </w:tc>
        <w:tc>
          <w:tcPr>
            <w:tcW w:w="750" w:type="dxa"/>
            <w:vAlign w:val="center"/>
          </w:tcPr>
          <w:p w:rsidR="000A57C1" w:rsidRDefault="000A57C1" w:rsidP="000A57C1">
            <w:pPr>
              <w:pStyle w:val="Liste"/>
            </w:pPr>
            <w:r>
              <w:t>1</w:t>
            </w:r>
          </w:p>
        </w:tc>
      </w:tr>
    </w:tbl>
    <w:p w:rsidR="00F0310E" w:rsidRDefault="00F0310E" w:rsidP="001A53C9">
      <w:bookmarkStart w:id="2" w:name="_GoBack"/>
      <w:bookmarkEnd w:id="2"/>
    </w:p>
    <w:sectPr w:rsidR="00F0310E" w:rsidSect="00E15B6F">
      <w:pgSz w:w="11906" w:h="16838"/>
      <w:pgMar w:top="1701" w:right="851" w:bottom="1134" w:left="1134" w:header="426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4E1" w:rsidRDefault="005244E1" w:rsidP="00E34A7A">
      <w:pPr>
        <w:spacing w:after="0" w:line="240" w:lineRule="auto"/>
      </w:pPr>
      <w:r>
        <w:separator/>
      </w:r>
    </w:p>
  </w:endnote>
  <w:endnote w:type="continuationSeparator" w:id="0">
    <w:p w:rsidR="005244E1" w:rsidRDefault="005244E1" w:rsidP="00E34A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44E1" w:rsidRDefault="005244E1" w:rsidP="00E34A7A">
    <w:pPr>
      <w:pStyle w:val="Fuzeile"/>
      <w:jc w:val="right"/>
    </w:pPr>
    <w:r>
      <w:t xml:space="preserve">Seite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0A57C1">
      <w:rPr>
        <w:b/>
        <w:bCs/>
        <w:noProof/>
      </w:rPr>
      <w:t>23</w:t>
    </w:r>
    <w:r>
      <w:rPr>
        <w:b/>
        <w:bCs/>
      </w:rPr>
      <w:fldChar w:fldCharType="end"/>
    </w:r>
    <w:r>
      <w:t xml:space="preserve"> von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0A57C1">
      <w:rPr>
        <w:b/>
        <w:bCs/>
        <w:noProof/>
      </w:rPr>
      <w:t>23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4E1" w:rsidRDefault="005244E1" w:rsidP="00E34A7A">
      <w:pPr>
        <w:spacing w:after="0" w:line="240" w:lineRule="auto"/>
      </w:pPr>
      <w:r>
        <w:separator/>
      </w:r>
    </w:p>
  </w:footnote>
  <w:footnote w:type="continuationSeparator" w:id="0">
    <w:p w:rsidR="005244E1" w:rsidRDefault="005244E1" w:rsidP="00E34A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57160"/>
    <w:multiLevelType w:val="hybridMultilevel"/>
    <w:tmpl w:val="87821EB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8E2DAF"/>
    <w:multiLevelType w:val="hybridMultilevel"/>
    <w:tmpl w:val="1FBEFF0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E751300"/>
    <w:multiLevelType w:val="hybridMultilevel"/>
    <w:tmpl w:val="84786EC6"/>
    <w:lvl w:ilvl="0" w:tplc="04070017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37241AB5"/>
    <w:multiLevelType w:val="hybridMultilevel"/>
    <w:tmpl w:val="3C90F2E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7616FA"/>
    <w:multiLevelType w:val="hybridMultilevel"/>
    <w:tmpl w:val="B0F2E5C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BB225E"/>
    <w:multiLevelType w:val="hybridMultilevel"/>
    <w:tmpl w:val="5FA0F8C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3A69AB"/>
    <w:multiLevelType w:val="hybridMultilevel"/>
    <w:tmpl w:val="723E24C8"/>
    <w:lvl w:ilvl="0" w:tplc="0A76D5EC">
      <w:start w:val="1"/>
      <w:numFmt w:val="bullet"/>
      <w:lvlText w:val=""/>
      <w:lvlJc w:val="left"/>
      <w:pPr>
        <w:ind w:left="70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7" w15:restartNumberingAfterBreak="0">
    <w:nsid w:val="61B3611A"/>
    <w:multiLevelType w:val="hybridMultilevel"/>
    <w:tmpl w:val="97E4752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26DEA"/>
    <w:multiLevelType w:val="hybridMultilevel"/>
    <w:tmpl w:val="01E893F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F2493F"/>
    <w:multiLevelType w:val="hybridMultilevel"/>
    <w:tmpl w:val="BA247D7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040F35"/>
    <w:multiLevelType w:val="hybridMultilevel"/>
    <w:tmpl w:val="2F00804C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AB969E7"/>
    <w:multiLevelType w:val="hybridMultilevel"/>
    <w:tmpl w:val="3D9CF08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EC4A2A"/>
    <w:multiLevelType w:val="hybridMultilevel"/>
    <w:tmpl w:val="490CA08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C7932"/>
    <w:multiLevelType w:val="hybridMultilevel"/>
    <w:tmpl w:val="6D9A37C6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E7E0D76"/>
    <w:multiLevelType w:val="hybridMultilevel"/>
    <w:tmpl w:val="A286909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FF11D72"/>
    <w:multiLevelType w:val="hybridMultilevel"/>
    <w:tmpl w:val="FAA6547A"/>
    <w:lvl w:ilvl="0" w:tplc="42763D46">
      <w:start w:val="1"/>
      <w:numFmt w:val="lowerLetter"/>
      <w:lvlText w:val="%1)"/>
      <w:lvlJc w:val="left"/>
      <w:pPr>
        <w:ind w:left="360" w:hanging="360"/>
      </w:pPr>
      <w:rPr>
        <w:rFonts w:hint="default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14"/>
  </w:num>
  <w:num w:numId="9">
    <w:abstractNumId w:val="10"/>
  </w:num>
  <w:num w:numId="10">
    <w:abstractNumId w:val="4"/>
  </w:num>
  <w:num w:numId="11">
    <w:abstractNumId w:val="12"/>
  </w:num>
  <w:num w:numId="12">
    <w:abstractNumId w:val="5"/>
  </w:num>
  <w:num w:numId="13">
    <w:abstractNumId w:val="2"/>
  </w:num>
  <w:num w:numId="14">
    <w:abstractNumId w:val="6"/>
  </w:num>
  <w:num w:numId="15">
    <w:abstractNumId w:val="1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D31"/>
    <w:rsid w:val="00026392"/>
    <w:rsid w:val="00030AED"/>
    <w:rsid w:val="000350F4"/>
    <w:rsid w:val="0006375A"/>
    <w:rsid w:val="00073BD2"/>
    <w:rsid w:val="00093FBB"/>
    <w:rsid w:val="000A57C1"/>
    <w:rsid w:val="00110197"/>
    <w:rsid w:val="0015630E"/>
    <w:rsid w:val="001A53C9"/>
    <w:rsid w:val="001E3091"/>
    <w:rsid w:val="0021286B"/>
    <w:rsid w:val="00212960"/>
    <w:rsid w:val="00215E98"/>
    <w:rsid w:val="00217EDB"/>
    <w:rsid w:val="002217AB"/>
    <w:rsid w:val="002C2CC9"/>
    <w:rsid w:val="00310EBC"/>
    <w:rsid w:val="00365965"/>
    <w:rsid w:val="0039004F"/>
    <w:rsid w:val="003B450E"/>
    <w:rsid w:val="003C7A64"/>
    <w:rsid w:val="003D596F"/>
    <w:rsid w:val="003D7024"/>
    <w:rsid w:val="004224C1"/>
    <w:rsid w:val="004B3391"/>
    <w:rsid w:val="004B595C"/>
    <w:rsid w:val="004C3806"/>
    <w:rsid w:val="005244E1"/>
    <w:rsid w:val="0054335F"/>
    <w:rsid w:val="00560D1D"/>
    <w:rsid w:val="00591FF2"/>
    <w:rsid w:val="005F1722"/>
    <w:rsid w:val="006C2C59"/>
    <w:rsid w:val="0073241B"/>
    <w:rsid w:val="007504BF"/>
    <w:rsid w:val="00760D72"/>
    <w:rsid w:val="007671E0"/>
    <w:rsid w:val="00792DB9"/>
    <w:rsid w:val="007F64DE"/>
    <w:rsid w:val="00802552"/>
    <w:rsid w:val="008076E0"/>
    <w:rsid w:val="00815AFA"/>
    <w:rsid w:val="0081631A"/>
    <w:rsid w:val="008539C6"/>
    <w:rsid w:val="0087541B"/>
    <w:rsid w:val="008F32B4"/>
    <w:rsid w:val="008F63FB"/>
    <w:rsid w:val="009076C0"/>
    <w:rsid w:val="009176D4"/>
    <w:rsid w:val="00943D8B"/>
    <w:rsid w:val="00963D31"/>
    <w:rsid w:val="00981343"/>
    <w:rsid w:val="0099399B"/>
    <w:rsid w:val="009E5CE2"/>
    <w:rsid w:val="009E6FA1"/>
    <w:rsid w:val="00A0791F"/>
    <w:rsid w:val="00A27E56"/>
    <w:rsid w:val="00A30A90"/>
    <w:rsid w:val="00A57D50"/>
    <w:rsid w:val="00AD3D04"/>
    <w:rsid w:val="00AE3C96"/>
    <w:rsid w:val="00AF4E0B"/>
    <w:rsid w:val="00B17B36"/>
    <w:rsid w:val="00B42B92"/>
    <w:rsid w:val="00B44F03"/>
    <w:rsid w:val="00B764D8"/>
    <w:rsid w:val="00B76614"/>
    <w:rsid w:val="00BA0894"/>
    <w:rsid w:val="00BD03E3"/>
    <w:rsid w:val="00BE75A8"/>
    <w:rsid w:val="00BF5D39"/>
    <w:rsid w:val="00BF6D84"/>
    <w:rsid w:val="00C11AFC"/>
    <w:rsid w:val="00C5303C"/>
    <w:rsid w:val="00C705E2"/>
    <w:rsid w:val="00C71216"/>
    <w:rsid w:val="00CA5F8F"/>
    <w:rsid w:val="00CE6518"/>
    <w:rsid w:val="00D22827"/>
    <w:rsid w:val="00D36975"/>
    <w:rsid w:val="00D739AE"/>
    <w:rsid w:val="00D958E1"/>
    <w:rsid w:val="00DA145C"/>
    <w:rsid w:val="00DE57F8"/>
    <w:rsid w:val="00E15B6F"/>
    <w:rsid w:val="00E34A7A"/>
    <w:rsid w:val="00E62908"/>
    <w:rsid w:val="00E67B7D"/>
    <w:rsid w:val="00E81C8B"/>
    <w:rsid w:val="00E916DD"/>
    <w:rsid w:val="00EA05C6"/>
    <w:rsid w:val="00EA5D56"/>
    <w:rsid w:val="00ED7B7B"/>
    <w:rsid w:val="00EE1615"/>
    <w:rsid w:val="00F0310E"/>
    <w:rsid w:val="00F15A01"/>
    <w:rsid w:val="00F41362"/>
    <w:rsid w:val="00F44CA2"/>
    <w:rsid w:val="00F478E1"/>
    <w:rsid w:val="00F547FF"/>
    <w:rsid w:val="00F66B09"/>
    <w:rsid w:val="00FA2C69"/>
    <w:rsid w:val="00FE2A3D"/>
    <w:rsid w:val="00FF0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EBD661"/>
  <w15:docId w15:val="{684BC9A7-B1CA-498A-8CAC-10010AD89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15AFA"/>
    <w:pPr>
      <w:spacing w:after="120" w:line="360" w:lineRule="auto"/>
    </w:pPr>
    <w:rPr>
      <w:rFonts w:ascii="Arial" w:hAnsi="Arial"/>
      <w:sz w:val="32"/>
    </w:rPr>
  </w:style>
  <w:style w:type="paragraph" w:styleId="berschrift1">
    <w:name w:val="heading 1"/>
    <w:aliases w:val="Aufgabe"/>
    <w:basedOn w:val="Standard"/>
    <w:next w:val="Standard"/>
    <w:link w:val="berschrift1Zchn"/>
    <w:qFormat/>
    <w:rsid w:val="00BF5D39"/>
    <w:pPr>
      <w:keepNext/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3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F5D39"/>
    <w:pPr>
      <w:keepNext/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E75A8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Aufgabe Zchn"/>
    <w:basedOn w:val="Absatz-Standardschriftart"/>
    <w:link w:val="berschrift1"/>
    <w:rsid w:val="00BF5D39"/>
    <w:rPr>
      <w:rFonts w:ascii="Arial" w:eastAsia="Calibri" w:hAnsi="Arial" w:cs="Arial"/>
      <w:b/>
      <w:bCs/>
      <w:kern w:val="32"/>
      <w:sz w:val="3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F5D39"/>
    <w:rPr>
      <w:rFonts w:ascii="Arial" w:eastAsia="Calibri" w:hAnsi="Arial" w:cs="Arial"/>
      <w:b/>
      <w:bCs/>
      <w:iCs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E75A8"/>
    <w:rPr>
      <w:rFonts w:ascii="Arial" w:eastAsia="Calibri" w:hAnsi="Arial" w:cs="Arial"/>
      <w:b/>
      <w:bCs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F5D39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63D31"/>
    <w:pPr>
      <w:ind w:left="720"/>
      <w:contextualSpacing/>
    </w:pPr>
    <w:rPr>
      <w:rFonts w:eastAsia="Calibri" w:cs="Arial"/>
      <w:szCs w:val="22"/>
    </w:rPr>
  </w:style>
  <w:style w:type="paragraph" w:customStyle="1" w:styleId="Tabelle">
    <w:name w:val="Tabelle"/>
    <w:basedOn w:val="Standard"/>
    <w:rsid w:val="00963D31"/>
    <w:pPr>
      <w:spacing w:before="60" w:after="60"/>
    </w:pPr>
    <w:rPr>
      <w:rFonts w:eastAsia="Times New Roman" w:cs="Arial"/>
      <w:sz w:val="22"/>
      <w:szCs w:val="22"/>
      <w:lang w:eastAsia="de-DE"/>
    </w:rPr>
  </w:style>
  <w:style w:type="paragraph" w:customStyle="1" w:styleId="Linien">
    <w:name w:val="Linien"/>
    <w:basedOn w:val="Standard"/>
    <w:qFormat/>
    <w:rsid w:val="00963D31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  <w:style w:type="table" w:styleId="Tabellenraster">
    <w:name w:val="Table Grid"/>
    <w:basedOn w:val="NormaleTabelle"/>
    <w:uiPriority w:val="39"/>
    <w:rsid w:val="00963D31"/>
    <w:pPr>
      <w:spacing w:after="120" w:line="360" w:lineRule="auto"/>
    </w:pPr>
    <w:rPr>
      <w:rFonts w:ascii="Times New Roman" w:eastAsia="Times New Roman" w:hAnsi="Times New Roman"/>
      <w:lang w:eastAsia="de-D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uiPriority w:val="39"/>
    <w:rsid w:val="00963D31"/>
    <w:pPr>
      <w:spacing w:after="120" w:line="360" w:lineRule="auto"/>
    </w:pPr>
    <w:rPr>
      <w:rFonts w:ascii="Times New Roman" w:eastAsia="Times New Roman" w:hAnsi="Times New Roman"/>
      <w:lang w:eastAsia="de-D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lle">
    <w:name w:val="Quelle"/>
    <w:basedOn w:val="Textkrper"/>
    <w:qFormat/>
    <w:rsid w:val="003C7A64"/>
    <w:pPr>
      <w:ind w:right="1701"/>
    </w:pPr>
    <w:rPr>
      <w:rFonts w:eastAsia="Calibri"/>
      <w:sz w:val="18"/>
      <w:szCs w:val="18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3C7A64"/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3C7A64"/>
    <w:rPr>
      <w:rFonts w:ascii="Arial" w:hAnsi="Arial"/>
      <w:sz w:val="32"/>
    </w:rPr>
  </w:style>
  <w:style w:type="paragraph" w:styleId="Kopfzeile">
    <w:name w:val="header"/>
    <w:basedOn w:val="Standard"/>
    <w:link w:val="KopfzeileZchn"/>
    <w:uiPriority w:val="99"/>
    <w:unhideWhenUsed/>
    <w:rsid w:val="00E34A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34A7A"/>
    <w:rPr>
      <w:rFonts w:ascii="Arial" w:hAnsi="Arial"/>
      <w:sz w:val="32"/>
    </w:rPr>
  </w:style>
  <w:style w:type="paragraph" w:styleId="Fuzeile">
    <w:name w:val="footer"/>
    <w:basedOn w:val="Standard"/>
    <w:link w:val="FuzeileZchn"/>
    <w:uiPriority w:val="99"/>
    <w:unhideWhenUsed/>
    <w:rsid w:val="00E34A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34A7A"/>
    <w:rPr>
      <w:rFonts w:ascii="Arial" w:hAnsi="Arial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orlagen\E-Buch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B432AA-D92C-4A8F-8FDD-20B9212B70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E-Buch.dotx</Template>
  <TotalTime>0</TotalTime>
  <Pages>23</Pages>
  <Words>1027</Words>
  <Characters>6476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7489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24</cp:revision>
  <dcterms:created xsi:type="dcterms:W3CDTF">2022-04-13T12:31:00Z</dcterms:created>
  <dcterms:modified xsi:type="dcterms:W3CDTF">2022-04-14T08:30:00Z</dcterms:modified>
</cp:coreProperties>
</file>